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38" w:rsidRDefault="00A01038" w:rsidP="006D4484">
      <w:pPr>
        <w:jc w:val="center"/>
        <w:rPr>
          <w:b/>
        </w:rPr>
      </w:pPr>
      <w:r w:rsidRPr="00972F34">
        <w:rPr>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69.75pt" filled="t">
            <v:fill color2="black"/>
            <v:imagedata r:id="rId7" o:title=""/>
          </v:shape>
        </w:pict>
      </w:r>
      <w:r>
        <w:rPr>
          <w:b/>
        </w:rPr>
        <w:t xml:space="preserve">                                                                                                                                                  </w:t>
      </w:r>
    </w:p>
    <w:p w:rsidR="00A01038" w:rsidRPr="006D4484" w:rsidRDefault="00A01038" w:rsidP="006D4484">
      <w:pPr>
        <w:jc w:val="center"/>
        <w:rPr>
          <w:sz w:val="24"/>
          <w:szCs w:val="24"/>
        </w:rPr>
      </w:pPr>
      <w:r>
        <w:rPr>
          <w:b/>
        </w:rPr>
        <w:t xml:space="preserve">                                                                                                              Проект</w:t>
      </w:r>
      <w:r>
        <w:rPr>
          <w:sz w:val="24"/>
        </w:rPr>
        <w:br w:type="textWrapping" w:clear="all"/>
      </w:r>
    </w:p>
    <w:p w:rsidR="00A01038" w:rsidRPr="006D4484" w:rsidRDefault="00A01038" w:rsidP="00FB700C">
      <w:pPr>
        <w:ind w:right="-142"/>
        <w:jc w:val="center"/>
        <w:rPr>
          <w:b/>
          <w:sz w:val="24"/>
          <w:szCs w:val="24"/>
        </w:rPr>
      </w:pPr>
      <w:r w:rsidRPr="006D4484">
        <w:rPr>
          <w:b/>
          <w:sz w:val="24"/>
          <w:szCs w:val="24"/>
        </w:rPr>
        <w:t>Р Е Ш Е Н И Е</w:t>
      </w:r>
    </w:p>
    <w:p w:rsidR="00A01038" w:rsidRPr="006D4484" w:rsidRDefault="00A01038" w:rsidP="00FB700C">
      <w:pPr>
        <w:ind w:right="-142"/>
        <w:jc w:val="center"/>
        <w:rPr>
          <w:sz w:val="24"/>
          <w:szCs w:val="24"/>
        </w:rPr>
      </w:pPr>
    </w:p>
    <w:p w:rsidR="00A01038" w:rsidRPr="006D4484" w:rsidRDefault="00A01038" w:rsidP="00FB700C">
      <w:pPr>
        <w:ind w:right="-142"/>
        <w:jc w:val="center"/>
        <w:rPr>
          <w:b/>
          <w:sz w:val="24"/>
          <w:szCs w:val="24"/>
        </w:rPr>
      </w:pPr>
      <w:r w:rsidRPr="006D4484">
        <w:rPr>
          <w:b/>
          <w:sz w:val="24"/>
          <w:szCs w:val="24"/>
        </w:rPr>
        <w:t>Совет депутатов</w:t>
      </w:r>
    </w:p>
    <w:p w:rsidR="00A01038" w:rsidRPr="006D4484" w:rsidRDefault="00A01038" w:rsidP="00FB700C">
      <w:pPr>
        <w:ind w:right="-142"/>
        <w:jc w:val="center"/>
        <w:rPr>
          <w:b/>
          <w:sz w:val="24"/>
          <w:szCs w:val="24"/>
        </w:rPr>
      </w:pPr>
      <w:r w:rsidRPr="006D4484">
        <w:rPr>
          <w:b/>
          <w:sz w:val="24"/>
          <w:szCs w:val="24"/>
        </w:rPr>
        <w:t>муниципального образования «Воегуртское»»</w:t>
      </w:r>
    </w:p>
    <w:p w:rsidR="00A01038" w:rsidRPr="006D4484" w:rsidRDefault="00A01038" w:rsidP="00FB700C">
      <w:pPr>
        <w:jc w:val="center"/>
        <w:rPr>
          <w:b/>
          <w:sz w:val="24"/>
          <w:szCs w:val="24"/>
        </w:rPr>
      </w:pPr>
      <w:r w:rsidRPr="006D4484">
        <w:rPr>
          <w:b/>
          <w:sz w:val="24"/>
          <w:szCs w:val="24"/>
        </w:rPr>
        <w:t>«Воегуртское» муниципал кылдытэтысь депутат Кенеш</w:t>
      </w:r>
    </w:p>
    <w:p w:rsidR="00A01038" w:rsidRPr="006D4484" w:rsidRDefault="00A01038">
      <w:pPr>
        <w:jc w:val="center"/>
        <w:rPr>
          <w:b/>
          <w:sz w:val="24"/>
          <w:szCs w:val="24"/>
        </w:rPr>
      </w:pPr>
    </w:p>
    <w:p w:rsidR="00A01038" w:rsidRPr="006D4484" w:rsidRDefault="00A01038">
      <w:pPr>
        <w:jc w:val="center"/>
        <w:rPr>
          <w:b/>
          <w:sz w:val="24"/>
          <w:szCs w:val="24"/>
        </w:rPr>
      </w:pPr>
      <w:r w:rsidRPr="006D4484">
        <w:rPr>
          <w:b/>
          <w:sz w:val="24"/>
          <w:szCs w:val="24"/>
        </w:rPr>
        <w:t>О бюджете муниципального образования «Воегуртское»на 2018год и на плановый период 2019 и 2020 годов</w:t>
      </w:r>
    </w:p>
    <w:p w:rsidR="00A01038" w:rsidRPr="006D4484" w:rsidRDefault="00A01038">
      <w:pPr>
        <w:jc w:val="center"/>
        <w:rPr>
          <w:sz w:val="24"/>
          <w:szCs w:val="24"/>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Статья 1.</w:t>
      </w:r>
      <w:r w:rsidRPr="006D4484">
        <w:rPr>
          <w:b/>
          <w:sz w:val="24"/>
          <w:szCs w:val="24"/>
        </w:rPr>
        <w:t xml:space="preserve">  Основные характеристики бюджета муниципального образования «Воегуртское» на 2018 год и на плановый период 2019 и 2020 годов</w:t>
      </w:r>
    </w:p>
    <w:p w:rsidR="00A01038" w:rsidRPr="006D4484" w:rsidRDefault="00A01038" w:rsidP="0051482D">
      <w:pPr>
        <w:tabs>
          <w:tab w:val="left" w:pos="709"/>
        </w:tabs>
        <w:autoSpaceDE w:val="0"/>
        <w:autoSpaceDN w:val="0"/>
        <w:adjustRightInd w:val="0"/>
        <w:ind w:firstLine="540"/>
        <w:jc w:val="both"/>
        <w:rPr>
          <w:b/>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1. Утвердить основные характеристики бюджета муниципального образования «Воегуртское» на 2018 год:</w:t>
      </w:r>
    </w:p>
    <w:p w:rsidR="00A01038" w:rsidRPr="006D4484" w:rsidRDefault="00A01038" w:rsidP="00AC3AA3">
      <w:pPr>
        <w:tabs>
          <w:tab w:val="left" w:pos="709"/>
        </w:tabs>
        <w:autoSpaceDE w:val="0"/>
        <w:autoSpaceDN w:val="0"/>
        <w:adjustRightInd w:val="0"/>
        <w:ind w:firstLine="540"/>
        <w:jc w:val="both"/>
        <w:rPr>
          <w:sz w:val="24"/>
          <w:szCs w:val="24"/>
        </w:rPr>
      </w:pPr>
      <w:r w:rsidRPr="006D4484">
        <w:rPr>
          <w:sz w:val="24"/>
          <w:szCs w:val="24"/>
        </w:rPr>
        <w:t>1) прогнозируемый общий объем доходов на 2018 год согласно классификации доходов бюджетов Российской Федерации в сумме2 018500,00рублей, в том числе объем безвозмездных поступлений в сумме 748 500,00 рублей, из них объем межбюджетных трансфертов, получаемых из бюджетов бюджетной системы Российской Федерации, в сумме748 500,00рублей согласно приложению 1 к настоящему Решению;</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2) общий объем расходов бюджета муниципального образования «Воегуртское» в сумме 2 018 500,00рублей;</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3) верхний предел муниципального долга муниципального образования «Воегуртское» на 1 января 2019 года в сумме 0рублей, в том числе верхний предел долга по муниципальным гарантиям муниципального образования «Воегуртское» в сумме 0 рублей;</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4) предельный объем муниципального долга муниципального образования «Воегуртское» на 2018 год в сумме 635 000,00рублей.</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2. Утвердить основные характеристики бюджета муниципального образования «Воегуртское» на 2019 и 2020 год:</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 xml:space="preserve">1) прогнозируемый общий объем доходов бюджета муниципального образования «Воегуртское» на 2019 год в 2 069 400,00рублей, в том числе объем безвозмездных поступлений в сумме </w:t>
      </w:r>
      <w:r w:rsidRPr="006D4484">
        <w:rPr>
          <w:color w:val="FF0000"/>
          <w:sz w:val="24"/>
          <w:szCs w:val="24"/>
        </w:rPr>
        <w:t>740 400,00</w:t>
      </w:r>
      <w:r w:rsidRPr="006D4484">
        <w:rPr>
          <w:sz w:val="24"/>
          <w:szCs w:val="24"/>
        </w:rPr>
        <w:t xml:space="preserve">рублей, из них объем межбюджетных трансфертов, получаемых из бюджетов бюджетной системы Российской Федерации, в сумме 740 400,00 рублей, и на 2020 год в сумме 2 072 100,00рублей, в томчисле объем безвозмездных поступлений в сумме </w:t>
      </w:r>
      <w:r w:rsidRPr="006D4484">
        <w:rPr>
          <w:color w:val="FF0000"/>
          <w:sz w:val="24"/>
          <w:szCs w:val="24"/>
        </w:rPr>
        <w:t>679 100,00</w:t>
      </w:r>
      <w:r w:rsidRPr="006D4484">
        <w:rPr>
          <w:sz w:val="24"/>
          <w:szCs w:val="24"/>
        </w:rPr>
        <w:t xml:space="preserve"> рублей, из них объем межбюджетных трансфертов, получаемых из бюджетов бюджетной системы Российской Федерации, в сумме 679 100,00 рублей;</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2) общий объем расходов бюджета муниципального образования «Воегуртское» на 2019 год в сумме 2 069 400,00рублей, на 2020 год в сумме 2 072 100,00рублей;</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3) верхний предел муниципального долга муниципального образования «Воегуртское» на 1 января 2020 года в сумме 0рублей, в том числе верхний предел долга по муниципальным гарантиям муниципального образования «Воегуртское» в сумме 0,0 рублей, и на 1 января 2021 года в сумме 0рублей, в том числе верхний предел долга по муниципальным гарантиям муниципального образования «Воегуртское» в сумме 0,0 рублей;</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4) предельный объем муниципального долга муниципального образования «Воегуртское» на 2019 год в сумме 664 500,00рублей и на 2020 год в сумме 696 500,00рублей;</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Статья 2.</w:t>
      </w:r>
      <w:r w:rsidRPr="006D4484">
        <w:rPr>
          <w:b/>
          <w:sz w:val="24"/>
          <w:szCs w:val="24"/>
        </w:rPr>
        <w:t xml:space="preserve"> Главные администраторы доходов бюджета муниципального образования «Воегуртское» и главные администраторы источников финансирования дефицита бюджета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1. Утвердить перечень главных администраторов доходов бюджета муниципального образования «Воегуртское», перечень главных администраторов источников финансирования дефицита бюджета муниципального образования «Воегуртское» согласно приложению 2 к настоящему Решению.</w:t>
      </w:r>
    </w:p>
    <w:p w:rsidR="00A01038" w:rsidRPr="006D4484" w:rsidRDefault="00A01038" w:rsidP="0051482D">
      <w:pPr>
        <w:tabs>
          <w:tab w:val="left" w:pos="709"/>
        </w:tabs>
        <w:autoSpaceDE w:val="0"/>
        <w:autoSpaceDN w:val="0"/>
        <w:adjustRightInd w:val="0"/>
        <w:ind w:firstLine="540"/>
        <w:jc w:val="both"/>
        <w:outlineLvl w:val="1"/>
        <w:rPr>
          <w:sz w:val="24"/>
          <w:szCs w:val="24"/>
        </w:rPr>
      </w:pPr>
      <w:r w:rsidRPr="006D4484">
        <w:rPr>
          <w:sz w:val="24"/>
          <w:szCs w:val="24"/>
        </w:rPr>
        <w:t>2. В случае изменения состава и (или) функций главных администраторов доходов бюджета муниципального образования «Воегуртское» или главных администраторов источников финансирования дефицита бюджета муниципального образования «Воегуртское»,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«Воегуртское» и перечень главных администраторов источников финансирования дефицита бюджета муниципального образования «Воегуртское»,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правовым актом Администрации муниципального образования «Воегуртское» без внесения изменений в настоящее Решение.</w:t>
      </w:r>
    </w:p>
    <w:p w:rsidR="00A01038" w:rsidRPr="006D4484" w:rsidRDefault="00A01038" w:rsidP="0051482D">
      <w:pPr>
        <w:tabs>
          <w:tab w:val="left" w:pos="709"/>
        </w:tabs>
        <w:autoSpaceDE w:val="0"/>
        <w:autoSpaceDN w:val="0"/>
        <w:adjustRightInd w:val="0"/>
        <w:ind w:firstLine="540"/>
        <w:jc w:val="both"/>
        <w:outlineLvl w:val="1"/>
        <w:rPr>
          <w:sz w:val="24"/>
          <w:szCs w:val="24"/>
        </w:rPr>
      </w:pPr>
    </w:p>
    <w:p w:rsidR="00A01038" w:rsidRPr="006D4484" w:rsidRDefault="00A01038" w:rsidP="0051482D">
      <w:pPr>
        <w:tabs>
          <w:tab w:val="left" w:pos="709"/>
        </w:tabs>
        <w:autoSpaceDE w:val="0"/>
        <w:autoSpaceDN w:val="0"/>
        <w:adjustRightInd w:val="0"/>
        <w:ind w:firstLine="540"/>
        <w:jc w:val="both"/>
        <w:outlineLvl w:val="1"/>
        <w:rPr>
          <w:sz w:val="24"/>
          <w:szCs w:val="24"/>
        </w:rPr>
      </w:pPr>
    </w:p>
    <w:p w:rsidR="00A01038" w:rsidRPr="006D4484" w:rsidRDefault="00A01038" w:rsidP="0051482D">
      <w:pPr>
        <w:tabs>
          <w:tab w:val="left" w:pos="709"/>
        </w:tabs>
        <w:autoSpaceDE w:val="0"/>
        <w:autoSpaceDN w:val="0"/>
        <w:adjustRightInd w:val="0"/>
        <w:ind w:firstLine="540"/>
        <w:jc w:val="both"/>
        <w:outlineLvl w:val="1"/>
        <w:rPr>
          <w:sz w:val="24"/>
          <w:szCs w:val="24"/>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Статья 3.</w:t>
      </w:r>
      <w:r w:rsidRPr="006D4484">
        <w:rPr>
          <w:b/>
          <w:sz w:val="24"/>
          <w:szCs w:val="24"/>
        </w:rPr>
        <w:t xml:space="preserve">   Бюджетные ассигнования  бюджета муниципального образования «Воегуртское» на 2018 год и на плановый период 2019 и 2020 годов</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1. Утвердить ведомственную структуру расходов бюджета муниципального образования «Воегуртское» на 2018 год и на плановый период 2019 и 2020 годов согласно приложению3 к настоящему Решению.</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2. Утвердить распределение бюджетных ассигнований  по целевым статьям (непрограммным направлениям деятельности), группам (группам и подгруппам) видов расходов классификации расходов бюджета муниципального образования «Воегуртское»на 2018 год и на плановый период 2019 и 2020 годов согласно приложению 4к настоящему Решению.</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3. Утвердить распределение бюджетных ассигнований по разделам, подразделам, целевым статьям (непрограммным направлениям деятельности), группам (группам и подгруппам) видов расходов классификации расходов бюджета муниципального образования «Воегуртское» на 2018 год и на плановый период 2019 и 2020 годов согласно приложению 5 к настоящему Решению.</w:t>
      </w:r>
    </w:p>
    <w:p w:rsidR="00A01038" w:rsidRPr="006D4484" w:rsidRDefault="00A01038" w:rsidP="0051482D">
      <w:pPr>
        <w:adjustRightInd w:val="0"/>
        <w:ind w:left="57" w:right="57" w:firstLine="483"/>
        <w:jc w:val="both"/>
        <w:rPr>
          <w:sz w:val="24"/>
          <w:szCs w:val="24"/>
        </w:rPr>
      </w:pPr>
    </w:p>
    <w:p w:rsidR="00A01038" w:rsidRPr="006D4484" w:rsidRDefault="00A01038" w:rsidP="0051482D">
      <w:pPr>
        <w:adjustRightInd w:val="0"/>
        <w:ind w:left="57" w:right="57" w:firstLine="483"/>
        <w:jc w:val="both"/>
        <w:rPr>
          <w:b/>
          <w:sz w:val="24"/>
          <w:szCs w:val="24"/>
        </w:rPr>
      </w:pPr>
      <w:r w:rsidRPr="006D4484">
        <w:rPr>
          <w:sz w:val="24"/>
          <w:szCs w:val="24"/>
        </w:rPr>
        <w:t>Статья 4.</w:t>
      </w:r>
      <w:r w:rsidRPr="006D4484">
        <w:rPr>
          <w:b/>
          <w:sz w:val="24"/>
          <w:szCs w:val="24"/>
        </w:rPr>
        <w:t>Бюджетные ассигнования бюджета муниципального образования «Воегуртское» на исполнение публичных нормативных обязательств в 2018 году и плановом периоде 2019 и 2020 годов</w:t>
      </w:r>
    </w:p>
    <w:p w:rsidR="00A01038" w:rsidRPr="006D4484" w:rsidRDefault="00A01038" w:rsidP="0051482D">
      <w:pPr>
        <w:adjustRightInd w:val="0"/>
        <w:ind w:left="57" w:right="57" w:firstLine="483"/>
        <w:jc w:val="both"/>
        <w:rPr>
          <w:sz w:val="24"/>
          <w:szCs w:val="24"/>
        </w:rPr>
      </w:pPr>
    </w:p>
    <w:p w:rsidR="00A01038" w:rsidRPr="006D4484" w:rsidRDefault="00A01038" w:rsidP="008D2A6F">
      <w:pPr>
        <w:adjustRightInd w:val="0"/>
        <w:ind w:left="57" w:right="57" w:firstLine="483"/>
        <w:jc w:val="both"/>
        <w:rPr>
          <w:sz w:val="24"/>
          <w:szCs w:val="24"/>
        </w:rPr>
      </w:pPr>
      <w:r w:rsidRPr="006D4484">
        <w:rPr>
          <w:sz w:val="24"/>
          <w:szCs w:val="24"/>
        </w:rPr>
        <w:t xml:space="preserve">1. Утвердить общий объем бюджетных ассигнований, направляемых на исполнение публичных нормативных обязательств за счет средств бюджета муниципального образования «Воегуртское», в 2018 году в сумме 48 000,00 рублей, в 2019 году в сумме 48 000,00 рублей и в 2020 году в сумме 48 000,00рублей. </w:t>
      </w:r>
    </w:p>
    <w:p w:rsidR="00A01038" w:rsidRPr="006D4484" w:rsidRDefault="00A01038" w:rsidP="008D2A6F">
      <w:pPr>
        <w:adjustRightInd w:val="0"/>
        <w:ind w:left="57" w:right="57" w:firstLine="483"/>
        <w:jc w:val="both"/>
        <w:rPr>
          <w:sz w:val="24"/>
          <w:szCs w:val="24"/>
        </w:rPr>
      </w:pPr>
      <w:r w:rsidRPr="006D4484">
        <w:rPr>
          <w:sz w:val="24"/>
          <w:szCs w:val="24"/>
        </w:rPr>
        <w:t>2. Утвердить распределение бюджетных ассигнований, направляемых на исполнение публичных нормативных обязательств за счет средств бюджета муниципального образования «Воегуртское», на 2018 год и на плановый период 2019 и 2020 годов согласно приложению 6 к настоящему Решению.</w:t>
      </w:r>
    </w:p>
    <w:p w:rsidR="00A01038" w:rsidRPr="006D4484" w:rsidRDefault="00A01038" w:rsidP="008D2A6F">
      <w:pPr>
        <w:adjustRightInd w:val="0"/>
        <w:ind w:left="57" w:right="57" w:firstLine="483"/>
        <w:jc w:val="both"/>
        <w:rPr>
          <w:sz w:val="24"/>
          <w:szCs w:val="24"/>
        </w:rPr>
      </w:pPr>
    </w:p>
    <w:p w:rsidR="00A01038" w:rsidRPr="006D4484" w:rsidRDefault="00A01038" w:rsidP="0051482D">
      <w:pPr>
        <w:tabs>
          <w:tab w:val="left" w:pos="709"/>
        </w:tabs>
        <w:adjustRightInd w:val="0"/>
        <w:ind w:right="57" w:firstLine="709"/>
        <w:jc w:val="both"/>
        <w:rPr>
          <w:b/>
          <w:sz w:val="24"/>
          <w:szCs w:val="24"/>
        </w:rPr>
      </w:pPr>
      <w:r w:rsidRPr="006D4484">
        <w:rPr>
          <w:sz w:val="24"/>
          <w:szCs w:val="24"/>
        </w:rPr>
        <w:t>Статья 5.</w:t>
      </w:r>
      <w:r w:rsidRPr="006D4484">
        <w:rPr>
          <w:b/>
          <w:sz w:val="24"/>
          <w:szCs w:val="24"/>
        </w:rPr>
        <w:t xml:space="preserve">Особенности использования бюджетных ассигнований на обеспечение деятельности органов местного самоуправления муниципального образования «Воегуртское» </w:t>
      </w:r>
    </w:p>
    <w:p w:rsidR="00A01038" w:rsidRPr="006D4484" w:rsidRDefault="00A01038" w:rsidP="0051482D">
      <w:pPr>
        <w:tabs>
          <w:tab w:val="left" w:pos="709"/>
        </w:tabs>
        <w:adjustRightInd w:val="0"/>
        <w:ind w:right="57" w:firstLine="709"/>
        <w:jc w:val="both"/>
        <w:rPr>
          <w:b/>
          <w:sz w:val="24"/>
          <w:szCs w:val="24"/>
        </w:rPr>
      </w:pPr>
    </w:p>
    <w:p w:rsidR="00A01038" w:rsidRPr="006D4484" w:rsidRDefault="00A01038" w:rsidP="008737E6">
      <w:pPr>
        <w:tabs>
          <w:tab w:val="left" w:pos="709"/>
        </w:tabs>
        <w:adjustRightInd w:val="0"/>
        <w:ind w:right="57" w:firstLine="709"/>
        <w:jc w:val="both"/>
        <w:rPr>
          <w:sz w:val="24"/>
          <w:szCs w:val="24"/>
        </w:rPr>
      </w:pPr>
      <w:r w:rsidRPr="006D4484">
        <w:rPr>
          <w:sz w:val="24"/>
          <w:szCs w:val="24"/>
        </w:rPr>
        <w:t>1.Администрация муниципального образования «Воегуртское» не вправе принимать в 2018 году решения, приводящие к увеличению численности муниципальных служащих муниципального образования «Воегуртское».</w:t>
      </w:r>
    </w:p>
    <w:p w:rsidR="00A01038" w:rsidRPr="006D4484" w:rsidRDefault="00A01038" w:rsidP="008737E6">
      <w:pPr>
        <w:tabs>
          <w:tab w:val="left" w:pos="709"/>
        </w:tabs>
        <w:adjustRightInd w:val="0"/>
        <w:ind w:right="57" w:firstLine="709"/>
        <w:jc w:val="both"/>
        <w:rPr>
          <w:i/>
          <w:sz w:val="24"/>
          <w:szCs w:val="24"/>
          <w:u w:val="single"/>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Статья 6.</w:t>
      </w:r>
      <w:r w:rsidRPr="006D4484">
        <w:rPr>
          <w:b/>
          <w:sz w:val="24"/>
          <w:szCs w:val="24"/>
        </w:rPr>
        <w:t xml:space="preserve"> Особенности использования средств, получаемых органами местного самоуправления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outlineLvl w:val="1"/>
        <w:rPr>
          <w:b/>
          <w:sz w:val="24"/>
          <w:szCs w:val="24"/>
        </w:rPr>
      </w:pPr>
      <w:bookmarkStart w:id="0" w:name="_GoBack"/>
      <w:bookmarkEnd w:id="0"/>
    </w:p>
    <w:p w:rsidR="00A01038" w:rsidRPr="006D4484" w:rsidRDefault="00A01038" w:rsidP="0051482D">
      <w:pPr>
        <w:tabs>
          <w:tab w:val="left" w:pos="709"/>
        </w:tabs>
        <w:autoSpaceDE w:val="0"/>
        <w:autoSpaceDN w:val="0"/>
        <w:adjustRightInd w:val="0"/>
        <w:ind w:firstLine="709"/>
        <w:jc w:val="both"/>
        <w:rPr>
          <w:sz w:val="24"/>
          <w:szCs w:val="24"/>
        </w:rPr>
      </w:pPr>
      <w:r w:rsidRPr="006D4484">
        <w:rPr>
          <w:sz w:val="24"/>
          <w:szCs w:val="24"/>
        </w:rPr>
        <w:t>1. Установить, что безвозмездные поступления от физических и юридических лиц, в том числе добровольные пожертвования, органам местного самоуправления муниципального образования «Воегуртское», в том числе их остатки, не использованные на 1 января 2018 года, направляются в 2018 году на увеличение расходов соответствующего органа местного самоуправления муниципального образования «Воегуртское», с внесением изменений в сводную бюджетную роспись по предложению главных распорядителей средств бюджета муниципального образования «Воегуртское» без внесения изменений в настоящее Решение.</w:t>
      </w:r>
    </w:p>
    <w:p w:rsidR="00A01038" w:rsidRPr="006D4484" w:rsidRDefault="00A01038" w:rsidP="001D71D9">
      <w:pPr>
        <w:tabs>
          <w:tab w:val="left" w:pos="709"/>
        </w:tabs>
        <w:autoSpaceDE w:val="0"/>
        <w:autoSpaceDN w:val="0"/>
        <w:adjustRightInd w:val="0"/>
        <w:ind w:firstLine="567"/>
        <w:jc w:val="both"/>
        <w:rPr>
          <w:sz w:val="24"/>
          <w:szCs w:val="24"/>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 xml:space="preserve">Статья 7. </w:t>
      </w:r>
      <w:r w:rsidRPr="006D4484">
        <w:rPr>
          <w:b/>
          <w:sz w:val="24"/>
          <w:szCs w:val="24"/>
        </w:rPr>
        <w:t>Порядок заключения и оплаты органами местного самоуправления муниципального образования «Воегуртское» муниципальных контрактов, договоров (соглашений), исполнение которых осуществляется за счет средств бюджета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1. Установить, что заключение и оплата органами местного самоуправления муниципального образования «Воегуртское», которым в установленном законодательством Российской Федерации порядке переданы полномочия муниципальных заказчиков, муниципальных контрактов, договоров (соглашений), исполнение которых осуществляется за счет средств бюджета муниципального образования «Воегуртское», производятся в пределах доведенных им по кодам классификации расходов бюджета муниципального образования «Воегуртское» лимитов бюджетных обязательств с учетом ранее принятых и неисполненных обязательств.</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 xml:space="preserve">2. Установить, что в соответствии с решениями Администрации муниципального образования «Воегуртское» допускается заключение муниципальных контрактов, обуславливающих возникновение расходных обязательств муниципального образования «Воегуртское» на период, превышающий срок действия утвержденных лимитов бюджетных обязательств.  </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3. Обязательства, вытекающие из муниципальных контрактов, исполнение которых осуществляется за счет средств бюджета муниципального образования «Воегуртское», принятые органами местного самоуправления муниципального образования «Воегуртское», сверх доведенных им лимитов бюджетных обязательств, не подлежат оплате за счет средств бюджета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4. Не подлежат оплате обязательства муниципального образования «Воегуртское», принятые органами местного самоуправления муниципального образования «Воегуртское», вытекающие из  муниципальных контрактов, сведения по которым не включены в установленном Правительством Российской Федерации порядке в реестр муниципальных контрактов, заключенных от имени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5. Установить, что орган местного самоуправления муниципального образования «Воегуртское», при заключении муниципальных контрактов на поставку товаров, выполнение работ, оказание услуг вправе предусматривать авансовые платежи:</w:t>
      </w:r>
    </w:p>
    <w:p w:rsidR="00A01038" w:rsidRPr="006D4484" w:rsidRDefault="00A01038" w:rsidP="0051482D">
      <w:pPr>
        <w:autoSpaceDE w:val="0"/>
        <w:autoSpaceDN w:val="0"/>
        <w:adjustRightInd w:val="0"/>
        <w:ind w:firstLine="540"/>
        <w:jc w:val="both"/>
        <w:rPr>
          <w:sz w:val="24"/>
          <w:szCs w:val="24"/>
        </w:rPr>
      </w:pPr>
      <w:r w:rsidRPr="006D4484">
        <w:rPr>
          <w:sz w:val="24"/>
          <w:szCs w:val="24"/>
        </w:rPr>
        <w:t>1) в размере до 100 процентов цены муниципального контракта - по муниципальным контрактам поставки и монтажа технически сложного оборудования (по заключению соответствующего главного распорядителя средств бюджета муниципального образования «Воегуртское»), о предоставлении услуг связи, о подписке на печатные издания и их приобретении, об оказании услуг по профессиональной переподготовке и повышению квалификации работников, о приобретении горюче-смазочных материалов, авиа- и железнодорожных билетов, билетов для проезда городским и пригородным транспортом, путевок на санаторно-курортное лечение, специальное лечение, об оказании услуг на проведение мероприятий по организации отдыха, оздоровления и занятости детей, подростков и молодежи, об оказании услуг обязательного страхования гражданской ответственности владельцев транспортных средств, по подготовке кадров по программам высшего образования, а также при осуществлении закупки товара, работы или услуги на сумму не превышающую ста тысяч рублей;</w:t>
      </w:r>
    </w:p>
    <w:p w:rsidR="00A01038" w:rsidRPr="006D4484" w:rsidRDefault="00A01038" w:rsidP="0059724A">
      <w:pPr>
        <w:autoSpaceDE w:val="0"/>
        <w:autoSpaceDN w:val="0"/>
        <w:adjustRightInd w:val="0"/>
        <w:ind w:firstLine="540"/>
        <w:jc w:val="both"/>
        <w:rPr>
          <w:sz w:val="24"/>
          <w:szCs w:val="24"/>
        </w:rPr>
      </w:pPr>
      <w:r w:rsidRPr="006D4484">
        <w:rPr>
          <w:sz w:val="24"/>
          <w:szCs w:val="24"/>
        </w:rPr>
        <w:t>2) в размере до 50 процентов цены муниципального контракта (договора) – по муниципальным контрактам (договорам), заключенным на период, не превышающий срок действия утвержденных лимитов бюджетных обязательств, на выполнение работ, оказание услуг по содержанию и текущему ремонту автомобильных дорог местного значения;</w:t>
      </w: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3) в размере 30 процентов цены муниципального контракта - по остальным муниципальным контрактам, если иное не предусмотрено законодательством Российской Федерации и законодательством Удмуртской Республики.</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Статья 8.</w:t>
      </w:r>
      <w:r w:rsidRPr="006D4484">
        <w:rPr>
          <w:b/>
          <w:sz w:val="24"/>
          <w:szCs w:val="24"/>
        </w:rPr>
        <w:t xml:space="preserve"> Учет бюджетных обязательств, принятых получателями средств бюджета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outlineLvl w:val="1"/>
        <w:rPr>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Установить, что в 2018 году бюджетные обязательства, принимаемые получателями средств бюджета муниципального образования «Воегуртское» в соответствии с муниципальными контрактами (контрактами, договорами), соглашениями, заключенными с  юридическими лицами, индивидуальными предпринимателями и физическим лицами, или в соответствии с федеральными законами, законами Удмуртской Республики, нормативными правовыми актами муниципального образования «Воегуртское», иными нормативными правовыми актами, подлежат учету в Управлении финансов Администрации муниципального образования «Балезинский район» по всем кодам бюджетной классификации Российской Федерации в порядке, установленном Управлением финансов Администрации муниципального образования «Балезинский район».</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Статья 9.</w:t>
      </w:r>
      <w:r w:rsidRPr="006D4484">
        <w:rPr>
          <w:b/>
          <w:sz w:val="24"/>
          <w:szCs w:val="24"/>
        </w:rPr>
        <w:t xml:space="preserve"> Часть прибыли муниципальных унитарных предприятий муниципального образования «Воегуртское», подлежащей перечислению в бюджет муниципального образования «Воегуртское» </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Установить часть прибыли муниципальных унитарных предприятий муниципального образования «Воегуртское», оставшуюся после уплаты налогов и иных обязательных платежей, подлежащую перечислению в бюджет муниципального образования «Воегуртское», в размере 10 процентов.</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Статья 10.</w:t>
      </w:r>
      <w:r w:rsidRPr="006D4484">
        <w:rPr>
          <w:b/>
          <w:sz w:val="24"/>
          <w:szCs w:val="24"/>
        </w:rPr>
        <w:t xml:space="preserve"> Порядок использования бюджетных ассигнований в случае недополучения в бюджет муниципального образования «Воегуртское» доходов и средств из источников внутреннего финансирования дефицита бюджета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Установить, что в случае недополучения в бюджет муниципального образования «Воегуртское» доходов, утвержденных статьей 1 настоящего Решения, а также средств из источников внутреннего финансирования дефицита бюджета муниципального образования «Воегуртское» бюджетные ассигнования в первоочередном порядке  последовательно направляются на выплату 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населению муниципального образования «Воегуртское», на финансирование расходов на погашение и (или) обслуживание муниципального долга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outlineLvl w:val="1"/>
        <w:rPr>
          <w:b/>
          <w:sz w:val="24"/>
          <w:szCs w:val="24"/>
        </w:rPr>
      </w:pPr>
      <w:r w:rsidRPr="006D4484">
        <w:rPr>
          <w:sz w:val="24"/>
          <w:szCs w:val="24"/>
        </w:rPr>
        <w:t>Статья 11.</w:t>
      </w:r>
      <w:r w:rsidRPr="006D4484">
        <w:rPr>
          <w:b/>
          <w:sz w:val="24"/>
          <w:szCs w:val="24"/>
        </w:rPr>
        <w:t xml:space="preserve"> Списание задолженности юридических и физических лиц перед бюджетом муниципального образования «Воегуртское»</w:t>
      </w:r>
    </w:p>
    <w:p w:rsidR="00A01038" w:rsidRPr="006D4484" w:rsidRDefault="00A01038" w:rsidP="0051482D">
      <w:pPr>
        <w:tabs>
          <w:tab w:val="left" w:pos="709"/>
        </w:tabs>
        <w:autoSpaceDE w:val="0"/>
        <w:autoSpaceDN w:val="0"/>
        <w:adjustRightInd w:val="0"/>
        <w:ind w:firstLine="540"/>
        <w:jc w:val="both"/>
        <w:rPr>
          <w:b/>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r w:rsidRPr="006D4484">
        <w:rPr>
          <w:sz w:val="24"/>
          <w:szCs w:val="24"/>
        </w:rPr>
        <w:t>Установить, что в 2018 году в порядке и на условиях, установленных Администрацией муниципального образования «Воегуртское», осуществляется списание задолженности юридических и физических лиц перед бюджетом муниципального образования «Воегуртское» по бюджетным средствам, предоставленным на возвратной основе, процентам за пользование ими, пеням и штрафам.</w:t>
      </w: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51482D">
      <w:pPr>
        <w:tabs>
          <w:tab w:val="left" w:pos="709"/>
        </w:tabs>
        <w:autoSpaceDE w:val="0"/>
        <w:autoSpaceDN w:val="0"/>
        <w:adjustRightInd w:val="0"/>
        <w:ind w:firstLine="540"/>
        <w:jc w:val="both"/>
        <w:rPr>
          <w:sz w:val="24"/>
          <w:szCs w:val="24"/>
        </w:rPr>
      </w:pPr>
    </w:p>
    <w:p w:rsidR="00A01038" w:rsidRPr="006D4484" w:rsidRDefault="00A01038" w:rsidP="006D1812">
      <w:pPr>
        <w:tabs>
          <w:tab w:val="left" w:pos="709"/>
        </w:tabs>
        <w:autoSpaceDE w:val="0"/>
        <w:autoSpaceDN w:val="0"/>
        <w:adjustRightInd w:val="0"/>
        <w:ind w:firstLine="540"/>
        <w:jc w:val="both"/>
        <w:outlineLvl w:val="1"/>
        <w:rPr>
          <w:sz w:val="24"/>
          <w:szCs w:val="24"/>
        </w:rPr>
      </w:pPr>
      <w:r w:rsidRPr="006D4484">
        <w:rPr>
          <w:sz w:val="24"/>
          <w:szCs w:val="24"/>
        </w:rPr>
        <w:t>Статья 12.</w:t>
      </w:r>
      <w:r w:rsidRPr="006D4484">
        <w:rPr>
          <w:b/>
          <w:sz w:val="24"/>
          <w:szCs w:val="24"/>
        </w:rPr>
        <w:t xml:space="preserve"> Вступление в силу настоящего Решения</w:t>
      </w:r>
    </w:p>
    <w:p w:rsidR="00A01038" w:rsidRPr="006D4484" w:rsidRDefault="00A01038" w:rsidP="00C27B34">
      <w:pPr>
        <w:tabs>
          <w:tab w:val="left" w:pos="709"/>
        </w:tabs>
        <w:autoSpaceDE w:val="0"/>
        <w:autoSpaceDN w:val="0"/>
        <w:adjustRightInd w:val="0"/>
        <w:ind w:left="540"/>
        <w:jc w:val="both"/>
        <w:rPr>
          <w:sz w:val="24"/>
          <w:szCs w:val="24"/>
        </w:rPr>
      </w:pPr>
    </w:p>
    <w:p w:rsidR="00A01038" w:rsidRPr="006D4484" w:rsidRDefault="00A01038" w:rsidP="00C27B34">
      <w:pPr>
        <w:tabs>
          <w:tab w:val="left" w:pos="709"/>
        </w:tabs>
        <w:autoSpaceDE w:val="0"/>
        <w:autoSpaceDN w:val="0"/>
        <w:adjustRightInd w:val="0"/>
        <w:ind w:left="540"/>
        <w:jc w:val="both"/>
        <w:rPr>
          <w:sz w:val="24"/>
          <w:szCs w:val="24"/>
        </w:rPr>
      </w:pPr>
      <w:r w:rsidRPr="006D4484">
        <w:rPr>
          <w:sz w:val="24"/>
          <w:szCs w:val="24"/>
        </w:rPr>
        <w:t>Настоящее решение вступает в силу с 1 января 2018 года.</w:t>
      </w:r>
    </w:p>
    <w:p w:rsidR="00A01038" w:rsidRPr="006D4484" w:rsidRDefault="00A01038" w:rsidP="00215515">
      <w:pPr>
        <w:rPr>
          <w:sz w:val="24"/>
          <w:szCs w:val="24"/>
        </w:rPr>
      </w:pPr>
    </w:p>
    <w:p w:rsidR="00A01038" w:rsidRPr="006D4484" w:rsidRDefault="00A01038" w:rsidP="00A93DC5">
      <w:pPr>
        <w:rPr>
          <w:sz w:val="24"/>
          <w:szCs w:val="24"/>
        </w:rPr>
      </w:pPr>
      <w:r w:rsidRPr="006D4484">
        <w:rPr>
          <w:sz w:val="24"/>
          <w:szCs w:val="24"/>
        </w:rPr>
        <w:t xml:space="preserve">Председатель Совета депутатов                                                </w:t>
      </w:r>
    </w:p>
    <w:p w:rsidR="00A01038" w:rsidRPr="006D4484" w:rsidRDefault="00A01038" w:rsidP="00A93DC5">
      <w:pPr>
        <w:rPr>
          <w:sz w:val="24"/>
          <w:szCs w:val="24"/>
        </w:rPr>
      </w:pPr>
    </w:p>
    <w:p w:rsidR="00A01038" w:rsidRPr="006D4484" w:rsidRDefault="00A01038" w:rsidP="00A93DC5">
      <w:pPr>
        <w:rPr>
          <w:sz w:val="24"/>
          <w:szCs w:val="24"/>
        </w:rPr>
      </w:pPr>
      <w:r w:rsidRPr="006D4484">
        <w:rPr>
          <w:sz w:val="24"/>
          <w:szCs w:val="24"/>
        </w:rPr>
        <w:t>Проект Решения вносит:</w:t>
      </w:r>
    </w:p>
    <w:p w:rsidR="00A01038" w:rsidRPr="006D4484" w:rsidRDefault="00A01038" w:rsidP="00A93DC5">
      <w:pPr>
        <w:rPr>
          <w:sz w:val="24"/>
          <w:szCs w:val="24"/>
        </w:rPr>
      </w:pPr>
      <w:r w:rsidRPr="006D4484">
        <w:rPr>
          <w:sz w:val="24"/>
          <w:szCs w:val="24"/>
        </w:rPr>
        <w:t xml:space="preserve">Глава муниципального образования                                      </w:t>
      </w:r>
    </w:p>
    <w:p w:rsidR="00A01038" w:rsidRDefault="00A01038" w:rsidP="00A93DC5">
      <w:pPr>
        <w:rPr>
          <w:sz w:val="24"/>
          <w:szCs w:val="24"/>
        </w:rPr>
      </w:pPr>
      <w:r w:rsidRPr="006D4484">
        <w:rPr>
          <w:sz w:val="24"/>
          <w:szCs w:val="24"/>
        </w:rPr>
        <w:t>«Воегуртское»</w:t>
      </w:r>
      <w:r>
        <w:rPr>
          <w:sz w:val="24"/>
          <w:szCs w:val="24"/>
        </w:rPr>
        <w:t xml:space="preserve">                                                                                           Т. В. Корепанова</w:t>
      </w:r>
    </w:p>
    <w:p w:rsidR="00A01038" w:rsidRDefault="00A01038" w:rsidP="006D4484">
      <w:pPr>
        <w:rPr>
          <w:sz w:val="22"/>
          <w:szCs w:val="22"/>
        </w:rPr>
      </w:pPr>
    </w:p>
    <w:p w:rsidR="00A01038" w:rsidRDefault="00A01038" w:rsidP="006D4484">
      <w:pPr>
        <w:rPr>
          <w:sz w:val="22"/>
          <w:szCs w:val="22"/>
        </w:rPr>
      </w:pPr>
    </w:p>
    <w:p w:rsidR="00A01038" w:rsidRPr="00972F34" w:rsidRDefault="00A01038" w:rsidP="006D4484">
      <w:pPr>
        <w:rPr>
          <w:sz w:val="22"/>
          <w:szCs w:val="22"/>
        </w:rPr>
      </w:pPr>
      <w:r>
        <w:rPr>
          <w:sz w:val="22"/>
          <w:szCs w:val="22"/>
        </w:rPr>
        <w:t>Д. Воегурт</w:t>
      </w:r>
    </w:p>
    <w:p w:rsidR="00A01038" w:rsidRPr="00972F34" w:rsidRDefault="00A01038" w:rsidP="006D4484">
      <w:pPr>
        <w:rPr>
          <w:sz w:val="22"/>
          <w:szCs w:val="22"/>
        </w:rPr>
      </w:pPr>
      <w:r>
        <w:rPr>
          <w:sz w:val="22"/>
          <w:szCs w:val="22"/>
        </w:rPr>
        <w:t>20.11.</w:t>
      </w:r>
      <w:r w:rsidRPr="00972F34">
        <w:rPr>
          <w:sz w:val="22"/>
          <w:szCs w:val="22"/>
        </w:rPr>
        <w:t>201</w:t>
      </w:r>
      <w:r>
        <w:rPr>
          <w:sz w:val="22"/>
          <w:szCs w:val="22"/>
        </w:rPr>
        <w:t>7</w:t>
      </w:r>
      <w:r w:rsidRPr="00972F34">
        <w:rPr>
          <w:sz w:val="22"/>
          <w:szCs w:val="22"/>
        </w:rPr>
        <w:t xml:space="preserve"> г</w:t>
      </w:r>
    </w:p>
    <w:p w:rsidR="00A01038" w:rsidRPr="00972F34" w:rsidRDefault="00A01038" w:rsidP="006D4484">
      <w:pPr>
        <w:rPr>
          <w:sz w:val="22"/>
          <w:szCs w:val="22"/>
        </w:rPr>
      </w:pPr>
      <w:r w:rsidRPr="00972F34">
        <w:rPr>
          <w:sz w:val="22"/>
          <w:szCs w:val="22"/>
        </w:rPr>
        <w:t>№</w:t>
      </w:r>
      <w:r>
        <w:rPr>
          <w:sz w:val="22"/>
          <w:szCs w:val="22"/>
        </w:rPr>
        <w:t xml:space="preserve">  15-2 </w:t>
      </w:r>
    </w:p>
    <w:p w:rsidR="00A01038" w:rsidRPr="00972F34" w:rsidRDefault="00A01038" w:rsidP="006D4484">
      <w:pPr>
        <w:jc w:val="center"/>
        <w:rPr>
          <w:sz w:val="22"/>
          <w:szCs w:val="22"/>
        </w:rPr>
      </w:pPr>
    </w:p>
    <w:p w:rsidR="00A01038" w:rsidRPr="00972F34" w:rsidRDefault="00A01038" w:rsidP="006D4484">
      <w:pPr>
        <w:jc w:val="center"/>
        <w:rPr>
          <w:sz w:val="22"/>
          <w:szCs w:val="22"/>
        </w:rPr>
      </w:pPr>
    </w:p>
    <w:p w:rsidR="00A01038" w:rsidRDefault="00A01038" w:rsidP="006D4484">
      <w:pPr>
        <w:rPr>
          <w:sz w:val="24"/>
          <w:szCs w:val="24"/>
        </w:rPr>
      </w:pPr>
    </w:p>
    <w:sectPr w:rsidR="00A01038" w:rsidSect="00475D8C">
      <w:footerReference w:type="even" r:id="rId8"/>
      <w:footerReference w:type="default" r:id="rId9"/>
      <w:pgSz w:w="11906" w:h="16838"/>
      <w:pgMar w:top="1134" w:right="991" w:bottom="567"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038" w:rsidRDefault="00A01038" w:rsidP="002B640A">
      <w:r>
        <w:separator/>
      </w:r>
    </w:p>
  </w:endnote>
  <w:endnote w:type="continuationSeparator" w:id="1">
    <w:p w:rsidR="00A01038" w:rsidRDefault="00A01038" w:rsidP="002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038" w:rsidRDefault="00A01038" w:rsidP="009E51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1038" w:rsidRDefault="00A01038" w:rsidP="00B60EC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038" w:rsidRDefault="00A01038" w:rsidP="009E51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A01038" w:rsidRDefault="00A01038" w:rsidP="00B60EC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038" w:rsidRDefault="00A01038" w:rsidP="002B640A">
      <w:r>
        <w:separator/>
      </w:r>
    </w:p>
  </w:footnote>
  <w:footnote w:type="continuationSeparator" w:id="1">
    <w:p w:rsidR="00A01038" w:rsidRDefault="00A01038" w:rsidP="002B6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05D27C43"/>
    <w:multiLevelType w:val="hybridMultilevel"/>
    <w:tmpl w:val="43766FDE"/>
    <w:lvl w:ilvl="0" w:tplc="F5869D68">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
    <w:nsid w:val="1F617A47"/>
    <w:multiLevelType w:val="hybridMultilevel"/>
    <w:tmpl w:val="E806D770"/>
    <w:lvl w:ilvl="0" w:tplc="19BEDF3C">
      <w:start w:val="1"/>
      <w:numFmt w:val="decimal"/>
      <w:lvlText w:val="%1)"/>
      <w:lvlJc w:val="left"/>
      <w:pPr>
        <w:tabs>
          <w:tab w:val="num" w:pos="1211"/>
        </w:tabs>
        <w:ind w:left="1211" w:hanging="360"/>
      </w:pPr>
      <w:rPr>
        <w:rFonts w:cs="Times New Roman" w:hint="default"/>
      </w:rPr>
    </w:lvl>
    <w:lvl w:ilvl="1" w:tplc="75AA8730">
      <w:start w:val="1"/>
      <w:numFmt w:val="bullet"/>
      <w:lvlText w:val="-"/>
      <w:lvlJc w:val="left"/>
      <w:pPr>
        <w:tabs>
          <w:tab w:val="num" w:pos="1931"/>
        </w:tabs>
        <w:ind w:left="1931" w:hanging="360"/>
      </w:pPr>
      <w:rPr>
        <w:rFonts w:ascii="Times New Roman" w:eastAsia="Times New Roman" w:hAnsi="Times New Roman" w:hint="default"/>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
    <w:nsid w:val="24EB160C"/>
    <w:multiLevelType w:val="hybridMultilevel"/>
    <w:tmpl w:val="93EEBA42"/>
    <w:lvl w:ilvl="0" w:tplc="7BA61B74">
      <w:start w:val="1"/>
      <w:numFmt w:val="decimal"/>
      <w:lvlText w:val="%1)"/>
      <w:lvlJc w:val="left"/>
      <w:pPr>
        <w:tabs>
          <w:tab w:val="num" w:pos="1467"/>
        </w:tabs>
        <w:ind w:left="1467" w:hanging="90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4">
    <w:nsid w:val="28800148"/>
    <w:multiLevelType w:val="singleLevel"/>
    <w:tmpl w:val="C1BCE2DC"/>
    <w:lvl w:ilvl="0">
      <w:numFmt w:val="bullet"/>
      <w:lvlText w:val="-"/>
      <w:lvlJc w:val="left"/>
      <w:pPr>
        <w:tabs>
          <w:tab w:val="num" w:pos="927"/>
        </w:tabs>
        <w:ind w:left="927" w:hanging="360"/>
      </w:pPr>
      <w:rPr>
        <w:rFonts w:hint="default"/>
      </w:rPr>
    </w:lvl>
  </w:abstractNum>
  <w:abstractNum w:abstractNumId="5">
    <w:nsid w:val="300B487F"/>
    <w:multiLevelType w:val="hybridMultilevel"/>
    <w:tmpl w:val="CD10903E"/>
    <w:lvl w:ilvl="0" w:tplc="0419000F">
      <w:start w:val="1"/>
      <w:numFmt w:val="decimal"/>
      <w:lvlText w:val="%1."/>
      <w:lvlJc w:val="left"/>
      <w:pPr>
        <w:tabs>
          <w:tab w:val="num" w:pos="720"/>
        </w:tabs>
        <w:ind w:left="720" w:hanging="360"/>
      </w:pPr>
      <w:rPr>
        <w:rFonts w:cs="Times New Roman"/>
      </w:rPr>
    </w:lvl>
    <w:lvl w:ilvl="1" w:tplc="734CB918">
      <w:start w:val="23"/>
      <w:numFmt w:val="bullet"/>
      <w:lvlText w:val="-"/>
      <w:lvlJc w:val="left"/>
      <w:pPr>
        <w:tabs>
          <w:tab w:val="num" w:pos="1515"/>
        </w:tabs>
        <w:ind w:left="1515" w:hanging="435"/>
      </w:pPr>
      <w:rPr>
        <w:rFonts w:ascii="Times New Roman" w:eastAsia="Times New Roman" w:hAnsi="Times New Roman" w:hint="default"/>
      </w:rPr>
    </w:lvl>
    <w:lvl w:ilvl="2" w:tplc="0419000F">
      <w:start w:val="1"/>
      <w:numFmt w:val="decimal"/>
      <w:lvlText w:val="%3."/>
      <w:lvlJc w:val="left"/>
      <w:pPr>
        <w:tabs>
          <w:tab w:val="num" w:pos="2340"/>
        </w:tabs>
        <w:ind w:left="2340" w:hanging="36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4CC2E20"/>
    <w:multiLevelType w:val="hybridMultilevel"/>
    <w:tmpl w:val="FF40E1B2"/>
    <w:lvl w:ilvl="0" w:tplc="CF50CEA4">
      <w:start w:val="1"/>
      <w:numFmt w:val="decimal"/>
      <w:lvlText w:val="%1."/>
      <w:lvlJc w:val="left"/>
      <w:pPr>
        <w:tabs>
          <w:tab w:val="num" w:pos="1485"/>
        </w:tabs>
        <w:ind w:left="1485" w:hanging="94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37114D53"/>
    <w:multiLevelType w:val="singleLevel"/>
    <w:tmpl w:val="6964A60A"/>
    <w:lvl w:ilvl="0">
      <w:start w:val="3"/>
      <w:numFmt w:val="decimal"/>
      <w:lvlText w:val="%1."/>
      <w:lvlJc w:val="left"/>
      <w:pPr>
        <w:tabs>
          <w:tab w:val="num" w:pos="1544"/>
        </w:tabs>
        <w:ind w:left="1544" w:hanging="780"/>
      </w:pPr>
      <w:rPr>
        <w:rFonts w:cs="Times New Roman" w:hint="default"/>
      </w:rPr>
    </w:lvl>
  </w:abstractNum>
  <w:abstractNum w:abstractNumId="8">
    <w:nsid w:val="3B2D5F8C"/>
    <w:multiLevelType w:val="singleLevel"/>
    <w:tmpl w:val="6EFC4514"/>
    <w:lvl w:ilvl="0">
      <w:start w:val="1"/>
      <w:numFmt w:val="decimal"/>
      <w:lvlText w:val="%1."/>
      <w:lvlJc w:val="left"/>
      <w:pPr>
        <w:tabs>
          <w:tab w:val="num" w:pos="1200"/>
        </w:tabs>
        <w:ind w:left="1200" w:hanging="360"/>
      </w:pPr>
      <w:rPr>
        <w:rFonts w:cs="Times New Roman" w:hint="default"/>
      </w:rPr>
    </w:lvl>
  </w:abstractNum>
  <w:abstractNum w:abstractNumId="9">
    <w:nsid w:val="3C276F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44A193C"/>
    <w:multiLevelType w:val="hybridMultilevel"/>
    <w:tmpl w:val="D8D4F930"/>
    <w:lvl w:ilvl="0" w:tplc="F6B07AD6">
      <w:start w:val="1"/>
      <w:numFmt w:val="decimal"/>
      <w:lvlText w:val="%1."/>
      <w:lvlJc w:val="left"/>
      <w:pPr>
        <w:tabs>
          <w:tab w:val="num" w:pos="1425"/>
        </w:tabs>
        <w:ind w:left="1425" w:hanging="88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47316E8F"/>
    <w:multiLevelType w:val="hybridMultilevel"/>
    <w:tmpl w:val="8BEC6158"/>
    <w:lvl w:ilvl="0" w:tplc="FBC09BCC">
      <w:start w:val="1"/>
      <w:numFmt w:val="decimal"/>
      <w:lvlText w:val="%1."/>
      <w:lvlJc w:val="left"/>
      <w:pPr>
        <w:tabs>
          <w:tab w:val="num" w:pos="1560"/>
        </w:tabs>
        <w:ind w:left="1560" w:hanging="102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47B6430A"/>
    <w:multiLevelType w:val="singleLevel"/>
    <w:tmpl w:val="4C12B8CC"/>
    <w:lvl w:ilvl="0">
      <w:start w:val="1"/>
      <w:numFmt w:val="decimal"/>
      <w:lvlText w:val="%1."/>
      <w:lvlJc w:val="left"/>
      <w:pPr>
        <w:tabs>
          <w:tab w:val="num" w:pos="1069"/>
        </w:tabs>
        <w:ind w:left="1069" w:hanging="360"/>
      </w:pPr>
      <w:rPr>
        <w:rFonts w:cs="Times New Roman" w:hint="default"/>
      </w:rPr>
    </w:lvl>
  </w:abstractNum>
  <w:abstractNum w:abstractNumId="13">
    <w:nsid w:val="4B51170F"/>
    <w:multiLevelType w:val="hybridMultilevel"/>
    <w:tmpl w:val="79644D76"/>
    <w:lvl w:ilvl="0" w:tplc="0419000F">
      <w:start w:val="1"/>
      <w:numFmt w:val="decimal"/>
      <w:lvlText w:val="%1."/>
      <w:lvlJc w:val="left"/>
      <w:pPr>
        <w:tabs>
          <w:tab w:val="num" w:pos="1211"/>
        </w:tabs>
        <w:ind w:left="121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4">
    <w:nsid w:val="55392664"/>
    <w:multiLevelType w:val="hybridMultilevel"/>
    <w:tmpl w:val="D598CDBE"/>
    <w:lvl w:ilvl="0" w:tplc="60BC9968">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nsid w:val="776648B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12"/>
  </w:num>
  <w:num w:numId="2">
    <w:abstractNumId w:val="8"/>
  </w:num>
  <w:num w:numId="3">
    <w:abstractNumId w:val="9"/>
  </w:num>
  <w:num w:numId="4">
    <w:abstractNumId w:val="7"/>
  </w:num>
  <w:num w:numId="5">
    <w:abstractNumId w:val="15"/>
  </w:num>
  <w:num w:numId="6">
    <w:abstractNumId w:val="16"/>
  </w:num>
  <w:num w:numId="7">
    <w:abstractNumId w:val="4"/>
  </w:num>
  <w:num w:numId="8">
    <w:abstractNumId w:val="2"/>
  </w:num>
  <w:num w:numId="9">
    <w:abstractNumId w:val="5"/>
  </w:num>
  <w:num w:numId="10">
    <w:abstractNumId w:val="0"/>
  </w:num>
  <w:num w:numId="11">
    <w:abstractNumId w:val="13"/>
  </w:num>
  <w:num w:numId="12">
    <w:abstractNumId w:val="11"/>
  </w:num>
  <w:num w:numId="13">
    <w:abstractNumId w:val="1"/>
  </w:num>
  <w:num w:numId="14">
    <w:abstractNumId w:val="14"/>
  </w:num>
  <w:num w:numId="15">
    <w:abstractNumId w:val="3"/>
  </w:num>
  <w:num w:numId="16">
    <w:abstractNumId w:val="1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373"/>
    <w:rsid w:val="000130F3"/>
    <w:rsid w:val="00014987"/>
    <w:rsid w:val="00024AA1"/>
    <w:rsid w:val="00026580"/>
    <w:rsid w:val="000336EA"/>
    <w:rsid w:val="00044CC2"/>
    <w:rsid w:val="000479D0"/>
    <w:rsid w:val="00051EC4"/>
    <w:rsid w:val="00055373"/>
    <w:rsid w:val="0005785F"/>
    <w:rsid w:val="000603FB"/>
    <w:rsid w:val="00061D42"/>
    <w:rsid w:val="00074E92"/>
    <w:rsid w:val="00080DA6"/>
    <w:rsid w:val="00082AE1"/>
    <w:rsid w:val="0008611C"/>
    <w:rsid w:val="00087334"/>
    <w:rsid w:val="00090271"/>
    <w:rsid w:val="000A01CF"/>
    <w:rsid w:val="000A18B1"/>
    <w:rsid w:val="000B5367"/>
    <w:rsid w:val="000C2D21"/>
    <w:rsid w:val="000C7864"/>
    <w:rsid w:val="000D4C46"/>
    <w:rsid w:val="000D6C9A"/>
    <w:rsid w:val="000F4B1B"/>
    <w:rsid w:val="00110FB1"/>
    <w:rsid w:val="0011109D"/>
    <w:rsid w:val="00114436"/>
    <w:rsid w:val="00114665"/>
    <w:rsid w:val="0013197E"/>
    <w:rsid w:val="0013312B"/>
    <w:rsid w:val="00137298"/>
    <w:rsid w:val="00155D16"/>
    <w:rsid w:val="00156DFD"/>
    <w:rsid w:val="00187B58"/>
    <w:rsid w:val="00194461"/>
    <w:rsid w:val="001A0BC8"/>
    <w:rsid w:val="001A12F5"/>
    <w:rsid w:val="001B27D3"/>
    <w:rsid w:val="001C26B7"/>
    <w:rsid w:val="001C2B5D"/>
    <w:rsid w:val="001D3948"/>
    <w:rsid w:val="001D71D9"/>
    <w:rsid w:val="001E2258"/>
    <w:rsid w:val="001E34E9"/>
    <w:rsid w:val="001F77C4"/>
    <w:rsid w:val="00215464"/>
    <w:rsid w:val="00215515"/>
    <w:rsid w:val="00216131"/>
    <w:rsid w:val="002234A6"/>
    <w:rsid w:val="00251114"/>
    <w:rsid w:val="00252E1F"/>
    <w:rsid w:val="0025374B"/>
    <w:rsid w:val="00285032"/>
    <w:rsid w:val="0028570C"/>
    <w:rsid w:val="00286191"/>
    <w:rsid w:val="002A3626"/>
    <w:rsid w:val="002B5ED0"/>
    <w:rsid w:val="002B640A"/>
    <w:rsid w:val="002C09D3"/>
    <w:rsid w:val="002C4167"/>
    <w:rsid w:val="002E3F2A"/>
    <w:rsid w:val="002E6F68"/>
    <w:rsid w:val="002F1AD3"/>
    <w:rsid w:val="002F2CC0"/>
    <w:rsid w:val="002F5515"/>
    <w:rsid w:val="0032286B"/>
    <w:rsid w:val="003269A8"/>
    <w:rsid w:val="0033492A"/>
    <w:rsid w:val="00341592"/>
    <w:rsid w:val="00342524"/>
    <w:rsid w:val="00356C22"/>
    <w:rsid w:val="00357886"/>
    <w:rsid w:val="0036492D"/>
    <w:rsid w:val="003777B9"/>
    <w:rsid w:val="00387828"/>
    <w:rsid w:val="00390996"/>
    <w:rsid w:val="0039137D"/>
    <w:rsid w:val="00392962"/>
    <w:rsid w:val="003A73E4"/>
    <w:rsid w:val="003B2FD7"/>
    <w:rsid w:val="003B541F"/>
    <w:rsid w:val="003E2B93"/>
    <w:rsid w:val="003E5094"/>
    <w:rsid w:val="003F3809"/>
    <w:rsid w:val="00400228"/>
    <w:rsid w:val="00400341"/>
    <w:rsid w:val="004028F7"/>
    <w:rsid w:val="004127B6"/>
    <w:rsid w:val="00414F7A"/>
    <w:rsid w:val="00433FC4"/>
    <w:rsid w:val="00437004"/>
    <w:rsid w:val="004443A8"/>
    <w:rsid w:val="0044670C"/>
    <w:rsid w:val="00451F73"/>
    <w:rsid w:val="00457C25"/>
    <w:rsid w:val="004605A2"/>
    <w:rsid w:val="00464361"/>
    <w:rsid w:val="00472136"/>
    <w:rsid w:val="00475D8C"/>
    <w:rsid w:val="00481772"/>
    <w:rsid w:val="00484778"/>
    <w:rsid w:val="004858EE"/>
    <w:rsid w:val="004B094E"/>
    <w:rsid w:val="004B13D5"/>
    <w:rsid w:val="004B33F4"/>
    <w:rsid w:val="004B5B7D"/>
    <w:rsid w:val="004E0D92"/>
    <w:rsid w:val="004E255F"/>
    <w:rsid w:val="004E3565"/>
    <w:rsid w:val="004E42AB"/>
    <w:rsid w:val="004F25D8"/>
    <w:rsid w:val="004F64A6"/>
    <w:rsid w:val="004F7ADF"/>
    <w:rsid w:val="00501902"/>
    <w:rsid w:val="00512BE7"/>
    <w:rsid w:val="00513F33"/>
    <w:rsid w:val="0051482D"/>
    <w:rsid w:val="00520301"/>
    <w:rsid w:val="005247C7"/>
    <w:rsid w:val="0052636D"/>
    <w:rsid w:val="00536C0C"/>
    <w:rsid w:val="005371C2"/>
    <w:rsid w:val="00537B8E"/>
    <w:rsid w:val="005409CF"/>
    <w:rsid w:val="00557C0C"/>
    <w:rsid w:val="00596700"/>
    <w:rsid w:val="0059724A"/>
    <w:rsid w:val="00597597"/>
    <w:rsid w:val="005A0C8F"/>
    <w:rsid w:val="005B1CB9"/>
    <w:rsid w:val="005B407C"/>
    <w:rsid w:val="005C14D6"/>
    <w:rsid w:val="005C76D9"/>
    <w:rsid w:val="005D1F3D"/>
    <w:rsid w:val="005E0DFA"/>
    <w:rsid w:val="005E13FF"/>
    <w:rsid w:val="005F57D5"/>
    <w:rsid w:val="0060665C"/>
    <w:rsid w:val="00621898"/>
    <w:rsid w:val="00634022"/>
    <w:rsid w:val="00636BFB"/>
    <w:rsid w:val="0064320C"/>
    <w:rsid w:val="0064540C"/>
    <w:rsid w:val="00645E73"/>
    <w:rsid w:val="00646A44"/>
    <w:rsid w:val="00647517"/>
    <w:rsid w:val="0065575A"/>
    <w:rsid w:val="0065760A"/>
    <w:rsid w:val="00661AD2"/>
    <w:rsid w:val="00661FFD"/>
    <w:rsid w:val="00664B67"/>
    <w:rsid w:val="00665B6D"/>
    <w:rsid w:val="006668EA"/>
    <w:rsid w:val="00683389"/>
    <w:rsid w:val="006901AD"/>
    <w:rsid w:val="00692BB5"/>
    <w:rsid w:val="006A30E6"/>
    <w:rsid w:val="006A3246"/>
    <w:rsid w:val="006A4BDF"/>
    <w:rsid w:val="006B6658"/>
    <w:rsid w:val="006B6B90"/>
    <w:rsid w:val="006D1812"/>
    <w:rsid w:val="006D4484"/>
    <w:rsid w:val="006E346B"/>
    <w:rsid w:val="006F3A5D"/>
    <w:rsid w:val="006F5B2F"/>
    <w:rsid w:val="006F7D49"/>
    <w:rsid w:val="0070237B"/>
    <w:rsid w:val="00702AC1"/>
    <w:rsid w:val="007342CD"/>
    <w:rsid w:val="00735877"/>
    <w:rsid w:val="0073635D"/>
    <w:rsid w:val="00750C46"/>
    <w:rsid w:val="00753284"/>
    <w:rsid w:val="00755687"/>
    <w:rsid w:val="0076453C"/>
    <w:rsid w:val="00765F01"/>
    <w:rsid w:val="00777FD1"/>
    <w:rsid w:val="007810F5"/>
    <w:rsid w:val="007A03B6"/>
    <w:rsid w:val="007A25DD"/>
    <w:rsid w:val="007A46F9"/>
    <w:rsid w:val="007B30CF"/>
    <w:rsid w:val="007C1697"/>
    <w:rsid w:val="007D2B45"/>
    <w:rsid w:val="007D4503"/>
    <w:rsid w:val="007E659F"/>
    <w:rsid w:val="007E7D4F"/>
    <w:rsid w:val="007F09B6"/>
    <w:rsid w:val="007F3665"/>
    <w:rsid w:val="007F4D3B"/>
    <w:rsid w:val="007F4ECC"/>
    <w:rsid w:val="007F7664"/>
    <w:rsid w:val="008002B3"/>
    <w:rsid w:val="00806EC4"/>
    <w:rsid w:val="008176F2"/>
    <w:rsid w:val="00836353"/>
    <w:rsid w:val="008409F4"/>
    <w:rsid w:val="00844132"/>
    <w:rsid w:val="0085435D"/>
    <w:rsid w:val="00860B91"/>
    <w:rsid w:val="008737E6"/>
    <w:rsid w:val="00874C1F"/>
    <w:rsid w:val="00882CD5"/>
    <w:rsid w:val="00887188"/>
    <w:rsid w:val="00892FBA"/>
    <w:rsid w:val="00893AF7"/>
    <w:rsid w:val="00896289"/>
    <w:rsid w:val="008A11D2"/>
    <w:rsid w:val="008A28DF"/>
    <w:rsid w:val="008A2D22"/>
    <w:rsid w:val="008A6629"/>
    <w:rsid w:val="008B0319"/>
    <w:rsid w:val="008B6041"/>
    <w:rsid w:val="008B7953"/>
    <w:rsid w:val="008C1C59"/>
    <w:rsid w:val="008C772E"/>
    <w:rsid w:val="008D2A6F"/>
    <w:rsid w:val="00900BFF"/>
    <w:rsid w:val="00902B87"/>
    <w:rsid w:val="00911765"/>
    <w:rsid w:val="00926F9C"/>
    <w:rsid w:val="0092781C"/>
    <w:rsid w:val="00934384"/>
    <w:rsid w:val="00936006"/>
    <w:rsid w:val="00940976"/>
    <w:rsid w:val="0094306C"/>
    <w:rsid w:val="00944992"/>
    <w:rsid w:val="00956DB6"/>
    <w:rsid w:val="00956F09"/>
    <w:rsid w:val="00960B07"/>
    <w:rsid w:val="0096635F"/>
    <w:rsid w:val="00972F34"/>
    <w:rsid w:val="00973BA7"/>
    <w:rsid w:val="00975B3D"/>
    <w:rsid w:val="009806AE"/>
    <w:rsid w:val="00992C18"/>
    <w:rsid w:val="009A20B6"/>
    <w:rsid w:val="009A4FB3"/>
    <w:rsid w:val="009B2F3E"/>
    <w:rsid w:val="009B4A17"/>
    <w:rsid w:val="009D405E"/>
    <w:rsid w:val="009D49A2"/>
    <w:rsid w:val="009D5FC4"/>
    <w:rsid w:val="009D643C"/>
    <w:rsid w:val="009E13AA"/>
    <w:rsid w:val="009E51CD"/>
    <w:rsid w:val="009E7C47"/>
    <w:rsid w:val="00A01038"/>
    <w:rsid w:val="00A0135A"/>
    <w:rsid w:val="00A04106"/>
    <w:rsid w:val="00A10BC5"/>
    <w:rsid w:val="00A4497E"/>
    <w:rsid w:val="00A501F9"/>
    <w:rsid w:val="00A623ED"/>
    <w:rsid w:val="00A638E7"/>
    <w:rsid w:val="00A71EB9"/>
    <w:rsid w:val="00A7470A"/>
    <w:rsid w:val="00A81B55"/>
    <w:rsid w:val="00A93DC5"/>
    <w:rsid w:val="00A9640C"/>
    <w:rsid w:val="00AC3AA3"/>
    <w:rsid w:val="00AD45DD"/>
    <w:rsid w:val="00AD5D0E"/>
    <w:rsid w:val="00AE42BD"/>
    <w:rsid w:val="00AE4866"/>
    <w:rsid w:val="00B004C6"/>
    <w:rsid w:val="00B04FF2"/>
    <w:rsid w:val="00B1526A"/>
    <w:rsid w:val="00B1771A"/>
    <w:rsid w:val="00B262E4"/>
    <w:rsid w:val="00B354F8"/>
    <w:rsid w:val="00B37474"/>
    <w:rsid w:val="00B43516"/>
    <w:rsid w:val="00B43D30"/>
    <w:rsid w:val="00B44955"/>
    <w:rsid w:val="00B453DA"/>
    <w:rsid w:val="00B5137E"/>
    <w:rsid w:val="00B60EC5"/>
    <w:rsid w:val="00B7284B"/>
    <w:rsid w:val="00B824E2"/>
    <w:rsid w:val="00BA3E3A"/>
    <w:rsid w:val="00BB3148"/>
    <w:rsid w:val="00BD083B"/>
    <w:rsid w:val="00BE498F"/>
    <w:rsid w:val="00BF254A"/>
    <w:rsid w:val="00C00A43"/>
    <w:rsid w:val="00C12337"/>
    <w:rsid w:val="00C130F7"/>
    <w:rsid w:val="00C13D62"/>
    <w:rsid w:val="00C26AB5"/>
    <w:rsid w:val="00C27B34"/>
    <w:rsid w:val="00C311C9"/>
    <w:rsid w:val="00C35D9C"/>
    <w:rsid w:val="00C57DAF"/>
    <w:rsid w:val="00C60122"/>
    <w:rsid w:val="00C61B31"/>
    <w:rsid w:val="00C62533"/>
    <w:rsid w:val="00C70362"/>
    <w:rsid w:val="00C751D5"/>
    <w:rsid w:val="00C75552"/>
    <w:rsid w:val="00C75654"/>
    <w:rsid w:val="00C776ED"/>
    <w:rsid w:val="00C851B7"/>
    <w:rsid w:val="00C96AB1"/>
    <w:rsid w:val="00CA0D50"/>
    <w:rsid w:val="00CA6402"/>
    <w:rsid w:val="00CB57A6"/>
    <w:rsid w:val="00CB77C2"/>
    <w:rsid w:val="00CC0681"/>
    <w:rsid w:val="00CC0FB5"/>
    <w:rsid w:val="00CD623B"/>
    <w:rsid w:val="00CD76F8"/>
    <w:rsid w:val="00CE2831"/>
    <w:rsid w:val="00CE3540"/>
    <w:rsid w:val="00CE6FB8"/>
    <w:rsid w:val="00D00A75"/>
    <w:rsid w:val="00D01819"/>
    <w:rsid w:val="00D0580C"/>
    <w:rsid w:val="00D17195"/>
    <w:rsid w:val="00D35F8D"/>
    <w:rsid w:val="00D46670"/>
    <w:rsid w:val="00D5193B"/>
    <w:rsid w:val="00D60331"/>
    <w:rsid w:val="00D60750"/>
    <w:rsid w:val="00D61590"/>
    <w:rsid w:val="00D759AE"/>
    <w:rsid w:val="00D778FA"/>
    <w:rsid w:val="00D817A7"/>
    <w:rsid w:val="00D818B9"/>
    <w:rsid w:val="00D848FD"/>
    <w:rsid w:val="00D85C96"/>
    <w:rsid w:val="00D94806"/>
    <w:rsid w:val="00DA1787"/>
    <w:rsid w:val="00DA1A1F"/>
    <w:rsid w:val="00DA333F"/>
    <w:rsid w:val="00DA55C2"/>
    <w:rsid w:val="00DA771C"/>
    <w:rsid w:val="00DB3FE8"/>
    <w:rsid w:val="00DC0B1D"/>
    <w:rsid w:val="00DD4807"/>
    <w:rsid w:val="00DE3629"/>
    <w:rsid w:val="00DE74FD"/>
    <w:rsid w:val="00DF43B2"/>
    <w:rsid w:val="00DF4889"/>
    <w:rsid w:val="00DF5035"/>
    <w:rsid w:val="00DF62CB"/>
    <w:rsid w:val="00E0243D"/>
    <w:rsid w:val="00E151EF"/>
    <w:rsid w:val="00E17AA1"/>
    <w:rsid w:val="00E23255"/>
    <w:rsid w:val="00E33222"/>
    <w:rsid w:val="00E3345D"/>
    <w:rsid w:val="00E347A6"/>
    <w:rsid w:val="00E41587"/>
    <w:rsid w:val="00E5505A"/>
    <w:rsid w:val="00E60C42"/>
    <w:rsid w:val="00E61625"/>
    <w:rsid w:val="00E629AC"/>
    <w:rsid w:val="00E659DA"/>
    <w:rsid w:val="00E70F6F"/>
    <w:rsid w:val="00E726CA"/>
    <w:rsid w:val="00E813B7"/>
    <w:rsid w:val="00E97854"/>
    <w:rsid w:val="00EA18B8"/>
    <w:rsid w:val="00EA2DD6"/>
    <w:rsid w:val="00EA5DB9"/>
    <w:rsid w:val="00EB59BD"/>
    <w:rsid w:val="00EC3013"/>
    <w:rsid w:val="00ED5FDE"/>
    <w:rsid w:val="00EE02F4"/>
    <w:rsid w:val="00EE6D04"/>
    <w:rsid w:val="00EE79F0"/>
    <w:rsid w:val="00EF5AA0"/>
    <w:rsid w:val="00EF6EB6"/>
    <w:rsid w:val="00F00D3B"/>
    <w:rsid w:val="00F27D2A"/>
    <w:rsid w:val="00F52D51"/>
    <w:rsid w:val="00F63AE2"/>
    <w:rsid w:val="00F752F1"/>
    <w:rsid w:val="00F8431F"/>
    <w:rsid w:val="00F915E1"/>
    <w:rsid w:val="00F94DF5"/>
    <w:rsid w:val="00FA2CAF"/>
    <w:rsid w:val="00FA2EE3"/>
    <w:rsid w:val="00FB6171"/>
    <w:rsid w:val="00FB700C"/>
    <w:rsid w:val="00FB70C8"/>
    <w:rsid w:val="00FD0AC7"/>
    <w:rsid w:val="00FE2ABC"/>
    <w:rsid w:val="00FF1B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D8C"/>
    <w:rPr>
      <w:sz w:val="28"/>
      <w:szCs w:val="20"/>
    </w:rPr>
  </w:style>
  <w:style w:type="paragraph" w:styleId="Heading1">
    <w:name w:val="heading 1"/>
    <w:basedOn w:val="Normal"/>
    <w:next w:val="Normal"/>
    <w:link w:val="Heading1Char"/>
    <w:uiPriority w:val="99"/>
    <w:qFormat/>
    <w:rsid w:val="00475D8C"/>
    <w:pPr>
      <w:keepNext/>
      <w:jc w:val="right"/>
      <w:outlineLvl w:val="0"/>
    </w:pPr>
    <w:rPr>
      <w:b/>
      <w:sz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D2B"/>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475D8C"/>
    <w:pPr>
      <w:ind w:left="4536"/>
      <w:jc w:val="both"/>
    </w:pPr>
    <w:rPr>
      <w:sz w:val="24"/>
    </w:rPr>
  </w:style>
  <w:style w:type="character" w:customStyle="1" w:styleId="BodyTextIndentChar">
    <w:name w:val="Body Text Indent Char"/>
    <w:basedOn w:val="DefaultParagraphFont"/>
    <w:link w:val="BodyTextIndent"/>
    <w:uiPriority w:val="99"/>
    <w:semiHidden/>
    <w:rsid w:val="00B65D2B"/>
    <w:rPr>
      <w:sz w:val="28"/>
      <w:szCs w:val="20"/>
    </w:rPr>
  </w:style>
  <w:style w:type="paragraph" w:styleId="BodyText2">
    <w:name w:val="Body Text 2"/>
    <w:basedOn w:val="Normal"/>
    <w:link w:val="BodyText2Char"/>
    <w:uiPriority w:val="99"/>
    <w:rsid w:val="0036492D"/>
    <w:pPr>
      <w:spacing w:after="120" w:line="480" w:lineRule="auto"/>
    </w:pPr>
  </w:style>
  <w:style w:type="character" w:customStyle="1" w:styleId="BodyText2Char">
    <w:name w:val="Body Text 2 Char"/>
    <w:basedOn w:val="DefaultParagraphFont"/>
    <w:link w:val="BodyText2"/>
    <w:uiPriority w:val="99"/>
    <w:semiHidden/>
    <w:rsid w:val="00B65D2B"/>
    <w:rPr>
      <w:sz w:val="28"/>
      <w:szCs w:val="20"/>
    </w:rPr>
  </w:style>
  <w:style w:type="paragraph" w:styleId="BodyTextIndent2">
    <w:name w:val="Body Text Indent 2"/>
    <w:basedOn w:val="Normal"/>
    <w:link w:val="BodyTextIndent2Char"/>
    <w:uiPriority w:val="99"/>
    <w:rsid w:val="0036492D"/>
    <w:pPr>
      <w:spacing w:after="120" w:line="480" w:lineRule="auto"/>
      <w:ind w:left="283"/>
    </w:pPr>
  </w:style>
  <w:style w:type="character" w:customStyle="1" w:styleId="BodyTextIndent2Char">
    <w:name w:val="Body Text Indent 2 Char"/>
    <w:basedOn w:val="DefaultParagraphFont"/>
    <w:link w:val="BodyTextIndent2"/>
    <w:uiPriority w:val="99"/>
    <w:semiHidden/>
    <w:rsid w:val="00B65D2B"/>
    <w:rPr>
      <w:sz w:val="28"/>
      <w:szCs w:val="20"/>
    </w:rPr>
  </w:style>
  <w:style w:type="paragraph" w:styleId="Header">
    <w:name w:val="header"/>
    <w:basedOn w:val="Normal"/>
    <w:link w:val="HeaderChar"/>
    <w:uiPriority w:val="99"/>
    <w:rsid w:val="002B640A"/>
    <w:pPr>
      <w:tabs>
        <w:tab w:val="center" w:pos="4677"/>
        <w:tab w:val="right" w:pos="9355"/>
      </w:tabs>
    </w:pPr>
  </w:style>
  <w:style w:type="character" w:customStyle="1" w:styleId="HeaderChar">
    <w:name w:val="Header Char"/>
    <w:basedOn w:val="DefaultParagraphFont"/>
    <w:link w:val="Header"/>
    <w:uiPriority w:val="99"/>
    <w:locked/>
    <w:rsid w:val="002B640A"/>
    <w:rPr>
      <w:rFonts w:cs="Times New Roman"/>
      <w:sz w:val="28"/>
    </w:rPr>
  </w:style>
  <w:style w:type="paragraph" w:styleId="Footer">
    <w:name w:val="footer"/>
    <w:basedOn w:val="Normal"/>
    <w:link w:val="FooterChar"/>
    <w:uiPriority w:val="99"/>
    <w:rsid w:val="002B640A"/>
    <w:pPr>
      <w:tabs>
        <w:tab w:val="center" w:pos="4677"/>
        <w:tab w:val="right" w:pos="9355"/>
      </w:tabs>
    </w:pPr>
  </w:style>
  <w:style w:type="character" w:customStyle="1" w:styleId="FooterChar">
    <w:name w:val="Footer Char"/>
    <w:basedOn w:val="DefaultParagraphFont"/>
    <w:link w:val="Footer"/>
    <w:uiPriority w:val="99"/>
    <w:locked/>
    <w:rsid w:val="002B640A"/>
    <w:rPr>
      <w:rFonts w:cs="Times New Roman"/>
      <w:sz w:val="28"/>
    </w:rPr>
  </w:style>
  <w:style w:type="paragraph" w:customStyle="1" w:styleId="ConsPlusNormal">
    <w:name w:val="ConsPlusNormal"/>
    <w:uiPriority w:val="99"/>
    <w:rsid w:val="0051482D"/>
    <w:pPr>
      <w:widowControl w:val="0"/>
      <w:autoSpaceDE w:val="0"/>
      <w:autoSpaceDN w:val="0"/>
      <w:ind w:firstLine="720"/>
    </w:pPr>
    <w:rPr>
      <w:rFonts w:ascii="Arial" w:hAnsi="Arial" w:cs="Arial"/>
      <w:sz w:val="20"/>
      <w:szCs w:val="20"/>
    </w:rPr>
  </w:style>
  <w:style w:type="character" w:styleId="PageNumber">
    <w:name w:val="page number"/>
    <w:basedOn w:val="DefaultParagraphFont"/>
    <w:uiPriority w:val="99"/>
    <w:rsid w:val="00B60EC5"/>
    <w:rPr>
      <w:rFonts w:cs="Times New Roman"/>
    </w:rPr>
  </w:style>
  <w:style w:type="paragraph" w:styleId="BalloonText">
    <w:name w:val="Balloon Text"/>
    <w:basedOn w:val="Normal"/>
    <w:link w:val="BalloonTextChar"/>
    <w:uiPriority w:val="99"/>
    <w:semiHidden/>
    <w:rsid w:val="00341592"/>
    <w:rPr>
      <w:rFonts w:ascii="Tahoma" w:hAnsi="Tahoma" w:cs="Tahoma"/>
      <w:sz w:val="16"/>
      <w:szCs w:val="16"/>
    </w:rPr>
  </w:style>
  <w:style w:type="character" w:customStyle="1" w:styleId="BalloonTextChar">
    <w:name w:val="Balloon Text Char"/>
    <w:basedOn w:val="DefaultParagraphFont"/>
    <w:link w:val="BalloonText"/>
    <w:uiPriority w:val="99"/>
    <w:semiHidden/>
    <w:rsid w:val="00B65D2B"/>
    <w:rPr>
      <w:sz w:val="0"/>
      <w:szCs w:val="0"/>
    </w:rPr>
  </w:style>
  <w:style w:type="paragraph" w:customStyle="1" w:styleId="a">
    <w:name w:val="Знак"/>
    <w:basedOn w:val="Normal"/>
    <w:uiPriority w:val="99"/>
    <w:rsid w:val="0059724A"/>
    <w:pPr>
      <w:spacing w:after="160" w:line="240" w:lineRule="exact"/>
    </w:pPr>
    <w:rPr>
      <w:rFonts w:ascii="Verdana" w:hAnsi="Verdana"/>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0298684">
      <w:marLeft w:val="0"/>
      <w:marRight w:val="0"/>
      <w:marTop w:val="0"/>
      <w:marBottom w:val="0"/>
      <w:divBdr>
        <w:top w:val="none" w:sz="0" w:space="0" w:color="auto"/>
        <w:left w:val="none" w:sz="0" w:space="0" w:color="auto"/>
        <w:bottom w:val="none" w:sz="0" w:space="0" w:color="auto"/>
        <w:right w:val="none" w:sz="0" w:space="0" w:color="auto"/>
      </w:divBdr>
    </w:div>
    <w:div w:id="80298685">
      <w:marLeft w:val="0"/>
      <w:marRight w:val="0"/>
      <w:marTop w:val="0"/>
      <w:marBottom w:val="0"/>
      <w:divBdr>
        <w:top w:val="none" w:sz="0" w:space="0" w:color="auto"/>
        <w:left w:val="none" w:sz="0" w:space="0" w:color="auto"/>
        <w:bottom w:val="none" w:sz="0" w:space="0" w:color="auto"/>
        <w:right w:val="none" w:sz="0" w:space="0" w:color="auto"/>
      </w:divBdr>
    </w:div>
    <w:div w:id="80298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5</Pages>
  <Words>2096</Words>
  <Characters>11951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dc:creator>
  <cp:keywords/>
  <dc:description/>
  <cp:lastModifiedBy>Пользователь</cp:lastModifiedBy>
  <cp:revision>5</cp:revision>
  <cp:lastPrinted>2017-12-13T05:16:00Z</cp:lastPrinted>
  <dcterms:created xsi:type="dcterms:W3CDTF">2017-11-11T20:46:00Z</dcterms:created>
  <dcterms:modified xsi:type="dcterms:W3CDTF">2017-12-13T05:18:00Z</dcterms:modified>
</cp:coreProperties>
</file>