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125" w:rsidRDefault="00BD2125" w:rsidP="008B7953">
      <w:pPr>
        <w:jc w:val="center"/>
        <w:rPr>
          <w:b/>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55.5pt">
            <v:imagedata r:id="rId7" o:title=""/>
          </v:shape>
        </w:pict>
      </w:r>
      <w:r>
        <w:rPr>
          <w:b/>
        </w:rPr>
        <w:t xml:space="preserve">                                                                                             </w:t>
      </w:r>
    </w:p>
    <w:p w:rsidR="00BD2125" w:rsidRPr="00B5137E" w:rsidRDefault="00BD2125" w:rsidP="008B7953">
      <w:pPr>
        <w:jc w:val="center"/>
        <w:rPr>
          <w:sz w:val="24"/>
        </w:rPr>
      </w:pPr>
      <w:r>
        <w:rPr>
          <w:b/>
        </w:rPr>
        <w:t xml:space="preserve">                                                                                               Проект</w:t>
      </w:r>
      <w:r>
        <w:rPr>
          <w:sz w:val="24"/>
        </w:rPr>
        <w:br w:type="textWrapping" w:clear="all"/>
      </w:r>
    </w:p>
    <w:p w:rsidR="00BD2125" w:rsidRPr="0089151A" w:rsidRDefault="00BD2125" w:rsidP="006A30E6">
      <w:pPr>
        <w:ind w:right="-142"/>
        <w:jc w:val="both"/>
        <w:rPr>
          <w:b/>
          <w:szCs w:val="28"/>
        </w:rPr>
      </w:pPr>
      <w:r w:rsidRPr="0089151A">
        <w:rPr>
          <w:b/>
          <w:szCs w:val="28"/>
        </w:rPr>
        <w:t xml:space="preserve">                                   </w:t>
      </w:r>
      <w:r>
        <w:rPr>
          <w:b/>
          <w:szCs w:val="28"/>
        </w:rPr>
        <w:t xml:space="preserve">               </w:t>
      </w:r>
      <w:r w:rsidRPr="0089151A">
        <w:rPr>
          <w:b/>
          <w:szCs w:val="28"/>
        </w:rPr>
        <w:t xml:space="preserve"> Р Е Ш Е Н И Е</w:t>
      </w:r>
    </w:p>
    <w:p w:rsidR="00BD2125" w:rsidRPr="0089151A" w:rsidRDefault="00BD2125">
      <w:pPr>
        <w:ind w:right="-142"/>
        <w:jc w:val="center"/>
        <w:rPr>
          <w:szCs w:val="28"/>
        </w:rPr>
      </w:pPr>
    </w:p>
    <w:p w:rsidR="00BD2125" w:rsidRPr="0089151A" w:rsidRDefault="00BD2125" w:rsidP="006A30E6">
      <w:pPr>
        <w:ind w:right="-142"/>
        <w:jc w:val="both"/>
        <w:rPr>
          <w:b/>
          <w:szCs w:val="28"/>
        </w:rPr>
      </w:pPr>
      <w:r w:rsidRPr="0089151A">
        <w:rPr>
          <w:b/>
          <w:szCs w:val="28"/>
        </w:rPr>
        <w:t xml:space="preserve">                                           Совет депутатов</w:t>
      </w:r>
    </w:p>
    <w:p w:rsidR="00BD2125" w:rsidRPr="0089151A" w:rsidRDefault="00BD2125" w:rsidP="006A30E6">
      <w:pPr>
        <w:ind w:right="-142"/>
        <w:jc w:val="center"/>
        <w:rPr>
          <w:b/>
          <w:szCs w:val="28"/>
        </w:rPr>
      </w:pPr>
      <w:r w:rsidRPr="0089151A">
        <w:rPr>
          <w:b/>
          <w:szCs w:val="28"/>
        </w:rPr>
        <w:t>муниципального образования «Воегуртское»</w:t>
      </w:r>
    </w:p>
    <w:p w:rsidR="00BD2125" w:rsidRPr="0089151A" w:rsidRDefault="00BD2125">
      <w:pPr>
        <w:jc w:val="center"/>
        <w:rPr>
          <w:b/>
          <w:szCs w:val="28"/>
        </w:rPr>
      </w:pPr>
      <w:r w:rsidRPr="0089151A">
        <w:rPr>
          <w:b/>
          <w:szCs w:val="28"/>
        </w:rPr>
        <w:t>«Воегурт» муниципал кылдытэтысь депутат Кенеш</w:t>
      </w:r>
    </w:p>
    <w:p w:rsidR="00BD2125" w:rsidRPr="0089151A" w:rsidRDefault="00BD2125">
      <w:pPr>
        <w:jc w:val="center"/>
        <w:rPr>
          <w:b/>
          <w:szCs w:val="28"/>
        </w:rPr>
      </w:pPr>
      <w:r w:rsidRPr="0089151A">
        <w:rPr>
          <w:b/>
          <w:szCs w:val="28"/>
        </w:rPr>
        <w:t xml:space="preserve">                                  </w:t>
      </w:r>
    </w:p>
    <w:p w:rsidR="00BD2125" w:rsidRDefault="00BD2125">
      <w:pPr>
        <w:jc w:val="center"/>
        <w:rPr>
          <w:b/>
          <w:sz w:val="32"/>
          <w:szCs w:val="32"/>
        </w:rPr>
      </w:pPr>
    </w:p>
    <w:p w:rsidR="00BD2125" w:rsidRPr="00837F8B" w:rsidRDefault="00BD2125">
      <w:pPr>
        <w:jc w:val="center"/>
        <w:rPr>
          <w:sz w:val="32"/>
          <w:szCs w:val="32"/>
        </w:rPr>
      </w:pPr>
      <w:r w:rsidRPr="00837F8B">
        <w:rPr>
          <w:sz w:val="32"/>
          <w:szCs w:val="32"/>
        </w:rPr>
        <w:t xml:space="preserve">О проекте бюджета муниципального образования «Воегуртское» на 2019 год и на плановый период 2020 и 2021 годов </w:t>
      </w:r>
    </w:p>
    <w:p w:rsidR="00BD2125" w:rsidRDefault="00BD2125">
      <w:pPr>
        <w:jc w:val="center"/>
        <w:rPr>
          <w:sz w:val="24"/>
        </w:rPr>
      </w:pPr>
      <w:r>
        <w:rPr>
          <w:sz w:val="24"/>
        </w:rPr>
        <w:t xml:space="preserve">          </w:t>
      </w:r>
    </w:p>
    <w:p w:rsidR="00BD2125" w:rsidRDefault="00BD2125" w:rsidP="0051482D">
      <w:pPr>
        <w:tabs>
          <w:tab w:val="left" w:pos="709"/>
        </w:tabs>
        <w:autoSpaceDE w:val="0"/>
        <w:autoSpaceDN w:val="0"/>
        <w:adjustRightInd w:val="0"/>
        <w:ind w:firstLine="540"/>
        <w:jc w:val="both"/>
        <w:outlineLvl w:val="1"/>
        <w:rPr>
          <w:b/>
          <w:szCs w:val="28"/>
        </w:rPr>
      </w:pPr>
      <w:r>
        <w:rPr>
          <w:szCs w:val="28"/>
        </w:rPr>
        <w:t>Статья 1.</w:t>
      </w:r>
      <w:r>
        <w:rPr>
          <w:b/>
          <w:szCs w:val="28"/>
        </w:rPr>
        <w:t xml:space="preserve">  Основные характеристики бюджета муниципального образования «Воегуртское» на 2019 год и на плановый период 2020 и 2021 годов  </w:t>
      </w:r>
    </w:p>
    <w:p w:rsidR="00BD2125" w:rsidRDefault="00BD2125" w:rsidP="0051482D">
      <w:pPr>
        <w:tabs>
          <w:tab w:val="left" w:pos="709"/>
        </w:tabs>
        <w:autoSpaceDE w:val="0"/>
        <w:autoSpaceDN w:val="0"/>
        <w:adjustRightInd w:val="0"/>
        <w:ind w:firstLine="540"/>
        <w:jc w:val="both"/>
        <w:rPr>
          <w:szCs w:val="28"/>
        </w:rPr>
      </w:pPr>
      <w:r>
        <w:rPr>
          <w:szCs w:val="28"/>
        </w:rPr>
        <w:t>1. Утвердить основные характеристики бюджета муниципального образования «Воегуртское» на 2019 год:</w:t>
      </w:r>
    </w:p>
    <w:p w:rsidR="00BD2125" w:rsidRDefault="00BD2125" w:rsidP="0051482D">
      <w:pPr>
        <w:tabs>
          <w:tab w:val="left" w:pos="709"/>
        </w:tabs>
        <w:autoSpaceDE w:val="0"/>
        <w:autoSpaceDN w:val="0"/>
        <w:adjustRightInd w:val="0"/>
        <w:ind w:firstLine="540"/>
        <w:jc w:val="both"/>
        <w:rPr>
          <w:szCs w:val="28"/>
        </w:rPr>
      </w:pPr>
      <w:r>
        <w:rPr>
          <w:szCs w:val="28"/>
        </w:rPr>
        <w:t>1) прогнозируемый общий объем доходов бюджета муниципального образования «Воегуртское» согласно классификации доходов бюджетов Российской Федерации в сумме 2 205 100,0 рублей, в том числе объем безвозмездных поступлений в сумме 846 100,0 рублей,  из них объем межбюджетных трансфертов, получаемых из бюджетов бюджетной системы Российской Федерации, в сумме 846 100,0 рублей согласно приложению 1 к настоящему Решению;</w:t>
      </w:r>
    </w:p>
    <w:p w:rsidR="00BD2125" w:rsidRDefault="00BD2125" w:rsidP="0051482D">
      <w:pPr>
        <w:tabs>
          <w:tab w:val="left" w:pos="709"/>
        </w:tabs>
        <w:autoSpaceDE w:val="0"/>
        <w:autoSpaceDN w:val="0"/>
        <w:adjustRightInd w:val="0"/>
        <w:ind w:firstLine="540"/>
        <w:jc w:val="both"/>
        <w:rPr>
          <w:szCs w:val="28"/>
        </w:rPr>
      </w:pPr>
      <w:r>
        <w:rPr>
          <w:szCs w:val="28"/>
        </w:rPr>
        <w:t>2) общий объем расходов бюджета муниципального образования «Воегуртское» в сумме  2 205 100,0 рублей;</w:t>
      </w:r>
    </w:p>
    <w:p w:rsidR="00BD2125" w:rsidRDefault="00BD2125" w:rsidP="0051482D">
      <w:pPr>
        <w:tabs>
          <w:tab w:val="left" w:pos="709"/>
        </w:tabs>
        <w:autoSpaceDE w:val="0"/>
        <w:autoSpaceDN w:val="0"/>
        <w:adjustRightInd w:val="0"/>
        <w:ind w:firstLine="540"/>
        <w:jc w:val="both"/>
        <w:rPr>
          <w:szCs w:val="28"/>
        </w:rPr>
      </w:pPr>
      <w:r>
        <w:rPr>
          <w:szCs w:val="28"/>
        </w:rPr>
        <w:t>3) верхний предел муниципального долга муниципального образования «Воегуртское» на 1 января 2020 года в сумме 0 рублей, в том числе верхний предел долга по муниципальным гарантиям муниципального образования «Воегуртское» в сумме 0,0 рублей;</w:t>
      </w:r>
    </w:p>
    <w:p w:rsidR="00BD2125" w:rsidRDefault="00BD2125" w:rsidP="0051482D">
      <w:pPr>
        <w:tabs>
          <w:tab w:val="left" w:pos="709"/>
        </w:tabs>
        <w:autoSpaceDE w:val="0"/>
        <w:autoSpaceDN w:val="0"/>
        <w:adjustRightInd w:val="0"/>
        <w:ind w:firstLine="540"/>
        <w:jc w:val="both"/>
        <w:rPr>
          <w:szCs w:val="28"/>
        </w:rPr>
      </w:pPr>
      <w:r>
        <w:rPr>
          <w:szCs w:val="28"/>
        </w:rPr>
        <w:t>4) предельный объем муниципального долга муниципального образования «Воегуртское» в сумме 679 500,0 рублей.</w:t>
      </w:r>
    </w:p>
    <w:p w:rsidR="00BD2125" w:rsidRDefault="00BD2125" w:rsidP="0051482D">
      <w:pPr>
        <w:tabs>
          <w:tab w:val="left" w:pos="709"/>
        </w:tabs>
        <w:autoSpaceDE w:val="0"/>
        <w:autoSpaceDN w:val="0"/>
        <w:adjustRightInd w:val="0"/>
        <w:ind w:firstLine="540"/>
        <w:jc w:val="both"/>
        <w:rPr>
          <w:szCs w:val="28"/>
        </w:rPr>
      </w:pPr>
      <w:r>
        <w:rPr>
          <w:szCs w:val="28"/>
        </w:rPr>
        <w:t>2. Утвердить основные характеристики бюджета муниципального образования «Воегуртское» на 2020 и 2021 год:</w:t>
      </w:r>
    </w:p>
    <w:p w:rsidR="00BD2125" w:rsidRDefault="00BD2125" w:rsidP="0051482D">
      <w:pPr>
        <w:tabs>
          <w:tab w:val="left" w:pos="709"/>
        </w:tabs>
        <w:autoSpaceDE w:val="0"/>
        <w:autoSpaceDN w:val="0"/>
        <w:adjustRightInd w:val="0"/>
        <w:ind w:firstLine="540"/>
        <w:jc w:val="both"/>
        <w:rPr>
          <w:szCs w:val="28"/>
        </w:rPr>
      </w:pPr>
      <w:r>
        <w:rPr>
          <w:szCs w:val="28"/>
        </w:rPr>
        <w:t>1) прогнозируемый общий объем доходов бюджета муниципального образования «Воегуртское» на 2020 год в сумме 2 260 300,0рублей, в том числе объем безвозмездных поступлений в сумме 843 300,0 рублей, из них объем межбюджетных трансфертов, получаемых из бюджетов бюджетной системы Российской Федерации, в сумме 843 300,0 рублей, и на 2021 год в сумме 2 304 200,0 рублей, в том числе объем безвозмездных поступлений в сумме 813 200,0 рублей, из них объем межбюджетных трансфертов, получаемых из бюджетов бюджетной системы Российской Федерации, в сумме 813 200,0 рублей;</w:t>
      </w:r>
    </w:p>
    <w:p w:rsidR="00BD2125" w:rsidRDefault="00BD2125" w:rsidP="0051482D">
      <w:pPr>
        <w:tabs>
          <w:tab w:val="left" w:pos="709"/>
        </w:tabs>
        <w:autoSpaceDE w:val="0"/>
        <w:autoSpaceDN w:val="0"/>
        <w:adjustRightInd w:val="0"/>
        <w:ind w:firstLine="540"/>
        <w:jc w:val="both"/>
        <w:rPr>
          <w:szCs w:val="28"/>
        </w:rPr>
      </w:pPr>
      <w:r>
        <w:rPr>
          <w:szCs w:val="28"/>
        </w:rPr>
        <w:t>2) общий объем расходов бюджета муниципального образования «Воегуртское» на 2020 год в сумме 2 260 300,0 рублей, на 2021 год в сумме 2 304 200,0 рублей;</w:t>
      </w:r>
    </w:p>
    <w:p w:rsidR="00BD2125" w:rsidRDefault="00BD2125" w:rsidP="0051482D">
      <w:pPr>
        <w:tabs>
          <w:tab w:val="left" w:pos="709"/>
        </w:tabs>
        <w:autoSpaceDE w:val="0"/>
        <w:autoSpaceDN w:val="0"/>
        <w:adjustRightInd w:val="0"/>
        <w:ind w:firstLine="540"/>
        <w:jc w:val="both"/>
        <w:rPr>
          <w:szCs w:val="28"/>
        </w:rPr>
      </w:pPr>
      <w:r>
        <w:rPr>
          <w:szCs w:val="28"/>
        </w:rPr>
        <w:t>3) верхний предел муниципального долга муниципального образования «Воегуртское» на 1 января 2021 года в сумме 0 рублей, в том числе верхний предел долга по муниципальным гарантиям муниципального образования «Воегуртское» в сумме 0,0 рублей, и на 1 января 2022 года в сумме 0 рублей, в том числе верхний предел долга по муниципальным гарантиям муниципального образования «Воегуртское» в сумме 0,0 рублей;</w:t>
      </w:r>
    </w:p>
    <w:p w:rsidR="00BD2125" w:rsidRDefault="00BD2125" w:rsidP="0051482D">
      <w:pPr>
        <w:tabs>
          <w:tab w:val="left" w:pos="709"/>
        </w:tabs>
        <w:autoSpaceDE w:val="0"/>
        <w:autoSpaceDN w:val="0"/>
        <w:adjustRightInd w:val="0"/>
        <w:ind w:firstLine="540"/>
        <w:jc w:val="both"/>
        <w:rPr>
          <w:szCs w:val="28"/>
        </w:rPr>
      </w:pPr>
      <w:r>
        <w:rPr>
          <w:szCs w:val="28"/>
        </w:rPr>
        <w:t>4) предельный объем муниципального долга муниципального образования «Воегуртское» на 2020 год в сумме 708 500,0 рублей и на 2021 год в сумме 745 500,0 рублей;</w:t>
      </w:r>
    </w:p>
    <w:p w:rsidR="00BD2125" w:rsidRDefault="00BD2125" w:rsidP="0051482D">
      <w:pPr>
        <w:tabs>
          <w:tab w:val="left" w:pos="709"/>
        </w:tabs>
        <w:autoSpaceDE w:val="0"/>
        <w:autoSpaceDN w:val="0"/>
        <w:adjustRightInd w:val="0"/>
        <w:ind w:firstLine="540"/>
        <w:jc w:val="both"/>
        <w:rPr>
          <w:szCs w:val="28"/>
        </w:rPr>
      </w:pPr>
      <w:r>
        <w:rPr>
          <w:szCs w:val="28"/>
        </w:rPr>
        <w:t xml:space="preserve">3. Утвердить источники внутреннего финансирования дефицита бюджета муниципального образования «Воегуртское» на 2019 год и на плановый период 2020 и 2021 годов согласно приложению 2 к настоящему Решению. </w:t>
      </w:r>
    </w:p>
    <w:p w:rsidR="00BD2125" w:rsidRDefault="00BD2125" w:rsidP="0051482D">
      <w:pPr>
        <w:tabs>
          <w:tab w:val="left" w:pos="709"/>
        </w:tabs>
        <w:autoSpaceDE w:val="0"/>
        <w:autoSpaceDN w:val="0"/>
        <w:adjustRightInd w:val="0"/>
        <w:ind w:firstLine="540"/>
        <w:jc w:val="both"/>
        <w:rPr>
          <w:szCs w:val="28"/>
        </w:rPr>
      </w:pPr>
    </w:p>
    <w:p w:rsidR="00BD2125" w:rsidRDefault="00BD2125" w:rsidP="0051482D">
      <w:pPr>
        <w:tabs>
          <w:tab w:val="left" w:pos="709"/>
        </w:tabs>
        <w:autoSpaceDE w:val="0"/>
        <w:autoSpaceDN w:val="0"/>
        <w:adjustRightInd w:val="0"/>
        <w:ind w:firstLine="540"/>
        <w:jc w:val="both"/>
        <w:outlineLvl w:val="1"/>
        <w:rPr>
          <w:b/>
          <w:szCs w:val="28"/>
        </w:rPr>
      </w:pPr>
      <w:r>
        <w:rPr>
          <w:szCs w:val="28"/>
        </w:rPr>
        <w:t>Статья 2.</w:t>
      </w:r>
      <w:r>
        <w:rPr>
          <w:b/>
          <w:szCs w:val="28"/>
        </w:rPr>
        <w:t xml:space="preserve"> Главные администраторы доходов бюджета муниципального образования «Воегуртское» и главные администраторы источников финансирования дефицита бюджета муниципального образования «Воегуртское»</w:t>
      </w:r>
    </w:p>
    <w:p w:rsidR="00BD2125" w:rsidRDefault="00BD2125" w:rsidP="0051482D">
      <w:pPr>
        <w:tabs>
          <w:tab w:val="left" w:pos="709"/>
        </w:tabs>
        <w:autoSpaceDE w:val="0"/>
        <w:autoSpaceDN w:val="0"/>
        <w:adjustRightInd w:val="0"/>
        <w:ind w:firstLine="540"/>
        <w:jc w:val="both"/>
        <w:rPr>
          <w:szCs w:val="28"/>
        </w:rPr>
      </w:pPr>
    </w:p>
    <w:p w:rsidR="00BD2125" w:rsidRDefault="00BD2125" w:rsidP="0051482D">
      <w:pPr>
        <w:tabs>
          <w:tab w:val="left" w:pos="709"/>
        </w:tabs>
        <w:autoSpaceDE w:val="0"/>
        <w:autoSpaceDN w:val="0"/>
        <w:adjustRightInd w:val="0"/>
        <w:ind w:firstLine="540"/>
        <w:jc w:val="both"/>
        <w:rPr>
          <w:szCs w:val="28"/>
        </w:rPr>
      </w:pPr>
      <w:r>
        <w:rPr>
          <w:szCs w:val="28"/>
        </w:rPr>
        <w:t>1. Утвердить перечень главных администраторов доходов бюджета муниципального образования «Воегуртское», перечень главных администраторов источников финансирования дефицита бюджета муниципального образования «Воегуртское» согласно приложению 2 к настоящему Решению.</w:t>
      </w:r>
    </w:p>
    <w:p w:rsidR="00BD2125" w:rsidRDefault="00BD2125" w:rsidP="0051482D">
      <w:pPr>
        <w:tabs>
          <w:tab w:val="left" w:pos="709"/>
        </w:tabs>
        <w:autoSpaceDE w:val="0"/>
        <w:autoSpaceDN w:val="0"/>
        <w:adjustRightInd w:val="0"/>
        <w:ind w:firstLine="540"/>
        <w:jc w:val="both"/>
        <w:outlineLvl w:val="1"/>
        <w:rPr>
          <w:szCs w:val="28"/>
        </w:rPr>
      </w:pPr>
      <w:r>
        <w:rPr>
          <w:szCs w:val="28"/>
        </w:rPr>
        <w:t>2. В случае изменения состава и (или) функций главных администраторов доходов бюджета муниципального образования «Воегуртское» или главных администраторов источников финансирования дефицита бюджета муниципального образования «Воегуртское»,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«Воегуртское» и перечень главных администраторов источников финансирования дефицита бюджета муниципального образования «Воегуртское»,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правовым актом Управления финансов Администрации муниципального образования «Воегуртское» без внесения изменений в настоящее Решение.</w:t>
      </w:r>
    </w:p>
    <w:p w:rsidR="00BD2125" w:rsidRDefault="00BD2125" w:rsidP="0051482D">
      <w:pPr>
        <w:tabs>
          <w:tab w:val="left" w:pos="709"/>
        </w:tabs>
        <w:autoSpaceDE w:val="0"/>
        <w:autoSpaceDN w:val="0"/>
        <w:adjustRightInd w:val="0"/>
        <w:ind w:firstLine="540"/>
        <w:jc w:val="both"/>
        <w:outlineLvl w:val="1"/>
        <w:rPr>
          <w:szCs w:val="28"/>
        </w:rPr>
      </w:pPr>
    </w:p>
    <w:p w:rsidR="00BD2125" w:rsidRDefault="00BD2125" w:rsidP="0051482D">
      <w:pPr>
        <w:tabs>
          <w:tab w:val="left" w:pos="709"/>
        </w:tabs>
        <w:autoSpaceDE w:val="0"/>
        <w:autoSpaceDN w:val="0"/>
        <w:adjustRightInd w:val="0"/>
        <w:ind w:firstLine="540"/>
        <w:jc w:val="both"/>
        <w:outlineLvl w:val="1"/>
        <w:rPr>
          <w:b/>
          <w:szCs w:val="28"/>
        </w:rPr>
      </w:pPr>
      <w:r>
        <w:rPr>
          <w:szCs w:val="28"/>
        </w:rPr>
        <w:t>Статья 3.</w:t>
      </w:r>
      <w:r>
        <w:rPr>
          <w:b/>
          <w:szCs w:val="28"/>
        </w:rPr>
        <w:t xml:space="preserve">   Бюджетные ассигнования  бюджета муниципального образования «Воегуртское» на 2019 год и на плановый период 2020 и 2021 годов </w:t>
      </w:r>
    </w:p>
    <w:p w:rsidR="00BD2125" w:rsidRDefault="00BD2125" w:rsidP="0051482D">
      <w:pPr>
        <w:tabs>
          <w:tab w:val="left" w:pos="709"/>
        </w:tabs>
        <w:autoSpaceDE w:val="0"/>
        <w:autoSpaceDN w:val="0"/>
        <w:adjustRightInd w:val="0"/>
        <w:ind w:firstLine="540"/>
        <w:jc w:val="both"/>
        <w:rPr>
          <w:szCs w:val="28"/>
        </w:rPr>
      </w:pPr>
    </w:p>
    <w:p w:rsidR="00BD2125" w:rsidRDefault="00BD2125" w:rsidP="0051482D">
      <w:pPr>
        <w:tabs>
          <w:tab w:val="left" w:pos="709"/>
        </w:tabs>
        <w:autoSpaceDE w:val="0"/>
        <w:autoSpaceDN w:val="0"/>
        <w:adjustRightInd w:val="0"/>
        <w:ind w:firstLine="540"/>
        <w:jc w:val="both"/>
        <w:rPr>
          <w:szCs w:val="28"/>
        </w:rPr>
      </w:pPr>
      <w:r>
        <w:rPr>
          <w:szCs w:val="28"/>
        </w:rPr>
        <w:t>1. Утвердить ведомственную структуру расходов бюджета муниципального образования «Воегуртское» на 2019 год и на плановый период 2020 и 2021 годов согласно приложению 3 к настоящему Решению.</w:t>
      </w:r>
    </w:p>
    <w:p w:rsidR="00BD2125" w:rsidRDefault="00BD2125" w:rsidP="00A32C19">
      <w:pPr>
        <w:tabs>
          <w:tab w:val="left" w:pos="709"/>
        </w:tabs>
        <w:autoSpaceDE w:val="0"/>
        <w:autoSpaceDN w:val="0"/>
        <w:adjustRightInd w:val="0"/>
        <w:ind w:firstLine="540"/>
        <w:jc w:val="both"/>
        <w:rPr>
          <w:szCs w:val="28"/>
        </w:rPr>
      </w:pPr>
      <w:r>
        <w:rPr>
          <w:szCs w:val="28"/>
        </w:rPr>
        <w:t>2. Утвердить распределение бюджетных ассигнований  по целевым статьям (непрограммным направлениям деятельности), группам (группам и подгруппам) видов расходов классификации расходов бюджета муниципального образования «Воегуртское» на 2019 год и на плановый период 2020 и 2021 годов согласно приложению 4 к настоящему Решению.</w:t>
      </w:r>
    </w:p>
    <w:p w:rsidR="00BD2125" w:rsidRDefault="00BD2125" w:rsidP="0051482D">
      <w:pPr>
        <w:tabs>
          <w:tab w:val="left" w:pos="709"/>
        </w:tabs>
        <w:autoSpaceDE w:val="0"/>
        <w:autoSpaceDN w:val="0"/>
        <w:adjustRightInd w:val="0"/>
        <w:ind w:firstLine="540"/>
        <w:jc w:val="both"/>
        <w:rPr>
          <w:szCs w:val="28"/>
        </w:rPr>
      </w:pPr>
      <w:r>
        <w:rPr>
          <w:szCs w:val="28"/>
        </w:rPr>
        <w:t>3. Утвердить распределение бюджетных ассигнований по разделам, подразделам, целевым статьям (непрограммным направлениям деятельности), группам (группам и подгруппам) видов расходов классификации расходов бюджета муниципального образования «Воегуртское» на 2019 год и на плановый период 2020 и 2021 годов согласно приложению 5 к настоящему Решению.</w:t>
      </w:r>
    </w:p>
    <w:p w:rsidR="00BD2125" w:rsidRDefault="00BD2125" w:rsidP="0051482D">
      <w:pPr>
        <w:adjustRightInd w:val="0"/>
        <w:ind w:left="57" w:right="57" w:firstLine="483"/>
        <w:jc w:val="both"/>
        <w:rPr>
          <w:szCs w:val="28"/>
        </w:rPr>
      </w:pPr>
    </w:p>
    <w:p w:rsidR="00BD2125" w:rsidRDefault="00BD2125" w:rsidP="0051482D">
      <w:pPr>
        <w:adjustRightInd w:val="0"/>
        <w:ind w:left="57" w:right="57" w:firstLine="483"/>
        <w:jc w:val="both"/>
        <w:rPr>
          <w:b/>
          <w:szCs w:val="28"/>
        </w:rPr>
      </w:pPr>
      <w:r>
        <w:rPr>
          <w:szCs w:val="28"/>
        </w:rPr>
        <w:t xml:space="preserve">Статья 4. </w:t>
      </w:r>
      <w:r w:rsidRPr="004858EE">
        <w:rPr>
          <w:b/>
          <w:szCs w:val="28"/>
        </w:rPr>
        <w:t>Бюджетные ассигнования бюджета муниципального образования «</w:t>
      </w:r>
      <w:r>
        <w:rPr>
          <w:b/>
          <w:szCs w:val="28"/>
        </w:rPr>
        <w:t>Воегуртское</w:t>
      </w:r>
      <w:r w:rsidRPr="004858EE">
        <w:rPr>
          <w:b/>
          <w:szCs w:val="28"/>
        </w:rPr>
        <w:t>» на исполнение публичных нормативных обязательств в 201</w:t>
      </w:r>
      <w:r>
        <w:rPr>
          <w:b/>
          <w:szCs w:val="28"/>
        </w:rPr>
        <w:t>9</w:t>
      </w:r>
      <w:r w:rsidRPr="004858EE">
        <w:rPr>
          <w:b/>
          <w:szCs w:val="28"/>
        </w:rPr>
        <w:t xml:space="preserve"> году</w:t>
      </w:r>
      <w:r>
        <w:rPr>
          <w:b/>
          <w:szCs w:val="28"/>
        </w:rPr>
        <w:t xml:space="preserve"> и плановом периоде 2020 и 2021 годов </w:t>
      </w:r>
    </w:p>
    <w:p w:rsidR="00BD2125" w:rsidRDefault="00BD2125" w:rsidP="0051482D">
      <w:pPr>
        <w:adjustRightInd w:val="0"/>
        <w:ind w:left="57" w:right="57" w:firstLine="483"/>
        <w:jc w:val="both"/>
        <w:rPr>
          <w:szCs w:val="28"/>
        </w:rPr>
      </w:pPr>
    </w:p>
    <w:p w:rsidR="00BD2125" w:rsidRDefault="00BD2125" w:rsidP="008D2A6F">
      <w:pPr>
        <w:adjustRightInd w:val="0"/>
        <w:ind w:left="57" w:right="57" w:firstLine="483"/>
        <w:jc w:val="both"/>
      </w:pPr>
      <w:r>
        <w:t xml:space="preserve">1. Утвердить общий объем бюджетных ассигнований, направляемых на исполнение публичных нормативных обязательств муниципального образования «Воегуртское», в 2019 году и плановом периоде 2020 и 2021 годов в сумме 0 рублей ежегодно. </w:t>
      </w:r>
    </w:p>
    <w:p w:rsidR="00BD2125" w:rsidRDefault="00BD2125" w:rsidP="008D2A6F">
      <w:pPr>
        <w:adjustRightInd w:val="0"/>
        <w:ind w:left="57" w:right="57" w:firstLine="483"/>
        <w:jc w:val="both"/>
      </w:pPr>
      <w:r>
        <w:t>2. Утвердить распределение бюджетных ассигнований, направляемых на исполнение публичных нормативных обязательств муниципального образования «Воегуртское», на 2019 год и на плановый период 2020 и 2021 годов согласно приложению 6 к настоящему Решению.</w:t>
      </w:r>
    </w:p>
    <w:p w:rsidR="00BD2125" w:rsidRDefault="00BD2125" w:rsidP="008D2A6F">
      <w:pPr>
        <w:adjustRightInd w:val="0"/>
        <w:ind w:left="57" w:right="57" w:firstLine="483"/>
        <w:jc w:val="both"/>
      </w:pPr>
    </w:p>
    <w:p w:rsidR="00BD2125" w:rsidRDefault="00BD2125" w:rsidP="0051482D">
      <w:pPr>
        <w:tabs>
          <w:tab w:val="left" w:pos="709"/>
        </w:tabs>
        <w:adjustRightInd w:val="0"/>
        <w:ind w:right="57" w:firstLine="709"/>
        <w:jc w:val="both"/>
        <w:rPr>
          <w:b/>
          <w:szCs w:val="28"/>
        </w:rPr>
      </w:pPr>
      <w:r>
        <w:rPr>
          <w:szCs w:val="28"/>
        </w:rPr>
        <w:t>Статья 5.</w:t>
      </w:r>
      <w:r>
        <w:rPr>
          <w:b/>
          <w:szCs w:val="28"/>
        </w:rPr>
        <w:t xml:space="preserve"> Особенности использования бюджетных ассигнований на обеспечение деятельности органов местного самоуправления муниципального образования «Воегуртское» и казенных учреждений муниципального образования «Воегуртское»</w:t>
      </w:r>
    </w:p>
    <w:p w:rsidR="00BD2125" w:rsidRDefault="00BD2125" w:rsidP="0051482D">
      <w:pPr>
        <w:tabs>
          <w:tab w:val="left" w:pos="709"/>
        </w:tabs>
        <w:adjustRightInd w:val="0"/>
        <w:ind w:right="57" w:firstLine="709"/>
        <w:jc w:val="both"/>
        <w:rPr>
          <w:b/>
          <w:szCs w:val="28"/>
        </w:rPr>
      </w:pPr>
    </w:p>
    <w:p w:rsidR="00BD2125" w:rsidRDefault="00BD2125" w:rsidP="00D764E9">
      <w:pPr>
        <w:tabs>
          <w:tab w:val="left" w:pos="709"/>
        </w:tabs>
        <w:adjustRightInd w:val="0"/>
        <w:ind w:right="57" w:firstLine="709"/>
        <w:jc w:val="both"/>
        <w:rPr>
          <w:szCs w:val="28"/>
        </w:rPr>
      </w:pPr>
      <w:r w:rsidRPr="008737E6">
        <w:rPr>
          <w:szCs w:val="28"/>
        </w:rPr>
        <w:t>1.</w:t>
      </w:r>
      <w:r>
        <w:rPr>
          <w:szCs w:val="28"/>
        </w:rPr>
        <w:t xml:space="preserve"> Администрация муниципального образования «Воегуртское» не вправе принимать в 2019 году решения, приводящие к увеличению численности муниципальных служащих муниципального образования «Воегуртское». </w:t>
      </w:r>
    </w:p>
    <w:p w:rsidR="00BD2125" w:rsidRPr="009B2F3E" w:rsidRDefault="00BD2125" w:rsidP="008737E6">
      <w:pPr>
        <w:tabs>
          <w:tab w:val="left" w:pos="709"/>
        </w:tabs>
        <w:adjustRightInd w:val="0"/>
        <w:ind w:right="57" w:firstLine="709"/>
        <w:jc w:val="both"/>
        <w:rPr>
          <w:i/>
          <w:szCs w:val="28"/>
          <w:u w:val="single"/>
        </w:rPr>
      </w:pPr>
    </w:p>
    <w:p w:rsidR="00BD2125" w:rsidRDefault="00BD2125" w:rsidP="0051482D">
      <w:pPr>
        <w:tabs>
          <w:tab w:val="left" w:pos="709"/>
        </w:tabs>
        <w:autoSpaceDE w:val="0"/>
        <w:autoSpaceDN w:val="0"/>
        <w:adjustRightInd w:val="0"/>
        <w:ind w:firstLine="540"/>
        <w:jc w:val="both"/>
        <w:outlineLvl w:val="1"/>
        <w:rPr>
          <w:b/>
          <w:szCs w:val="28"/>
        </w:rPr>
      </w:pPr>
      <w:r>
        <w:rPr>
          <w:szCs w:val="28"/>
        </w:rPr>
        <w:t>Статья 6.</w:t>
      </w:r>
      <w:r>
        <w:rPr>
          <w:b/>
          <w:szCs w:val="28"/>
        </w:rPr>
        <w:t xml:space="preserve"> Особенности использования средств, получаемых органами местного самоуправления муниципального образования «Воегуртское»</w:t>
      </w:r>
    </w:p>
    <w:p w:rsidR="00BD2125" w:rsidRDefault="00BD2125" w:rsidP="0051482D">
      <w:pPr>
        <w:tabs>
          <w:tab w:val="left" w:pos="709"/>
        </w:tabs>
        <w:autoSpaceDE w:val="0"/>
        <w:autoSpaceDN w:val="0"/>
        <w:adjustRightInd w:val="0"/>
        <w:ind w:firstLine="540"/>
        <w:jc w:val="both"/>
        <w:outlineLvl w:val="1"/>
        <w:rPr>
          <w:b/>
          <w:szCs w:val="28"/>
        </w:rPr>
      </w:pPr>
    </w:p>
    <w:p w:rsidR="00BD2125" w:rsidRDefault="00BD2125" w:rsidP="0051482D">
      <w:pPr>
        <w:tabs>
          <w:tab w:val="left" w:pos="709"/>
        </w:tabs>
        <w:autoSpaceDE w:val="0"/>
        <w:autoSpaceDN w:val="0"/>
        <w:adjustRightInd w:val="0"/>
        <w:ind w:firstLine="709"/>
        <w:jc w:val="both"/>
        <w:rPr>
          <w:szCs w:val="28"/>
        </w:rPr>
      </w:pPr>
      <w:r>
        <w:rPr>
          <w:szCs w:val="28"/>
        </w:rPr>
        <w:t xml:space="preserve">1. Установить, что безвозмездные поступления от физических и юридических лиц, в том числе добровольные пожертвования, органам местного самоуправления муниципального образования «Воегуртское», в том числе их остатки, не использованные на 1 января 2019 года,  направляются в 2019 году на увеличение расходов соответствующего органа местного самоуправления муниципального образования «Воегуртское», с внесением изменений в сводную бюджетную роспись по предложению главных распорядителей средств бюджета муниципального образования «Воегуртское» без внесения изменений в настоящее Решение.    </w:t>
      </w:r>
    </w:p>
    <w:p w:rsidR="00BD2125" w:rsidRDefault="00BD2125" w:rsidP="00893AF7">
      <w:pPr>
        <w:tabs>
          <w:tab w:val="left" w:pos="709"/>
        </w:tabs>
        <w:autoSpaceDE w:val="0"/>
        <w:autoSpaceDN w:val="0"/>
        <w:adjustRightInd w:val="0"/>
        <w:ind w:firstLine="567"/>
        <w:jc w:val="both"/>
        <w:rPr>
          <w:szCs w:val="28"/>
        </w:rPr>
      </w:pPr>
    </w:p>
    <w:p w:rsidR="00BD2125" w:rsidRDefault="00BD2125" w:rsidP="0051482D">
      <w:pPr>
        <w:tabs>
          <w:tab w:val="left" w:pos="709"/>
        </w:tabs>
        <w:autoSpaceDE w:val="0"/>
        <w:autoSpaceDN w:val="0"/>
        <w:adjustRightInd w:val="0"/>
        <w:ind w:firstLine="540"/>
        <w:jc w:val="both"/>
        <w:outlineLvl w:val="1"/>
        <w:rPr>
          <w:b/>
          <w:szCs w:val="28"/>
        </w:rPr>
      </w:pPr>
      <w:r>
        <w:rPr>
          <w:szCs w:val="28"/>
        </w:rPr>
        <w:t xml:space="preserve">Статья 7. </w:t>
      </w:r>
      <w:r>
        <w:rPr>
          <w:b/>
          <w:szCs w:val="28"/>
        </w:rPr>
        <w:t>Порядок заключения и оплаты органами местного самоуправления муниципального образования «Воегуртское», муниципальными учреждениями муниципального образования «Воегуртское» муниципальных контрактов, договоров (соглашений), исполнение которых осуществляется за счет средств бюджета муниципального образования «Воегуртское»</w:t>
      </w:r>
    </w:p>
    <w:p w:rsidR="00BD2125" w:rsidRDefault="00BD2125" w:rsidP="0051482D">
      <w:pPr>
        <w:tabs>
          <w:tab w:val="left" w:pos="709"/>
        </w:tabs>
        <w:autoSpaceDE w:val="0"/>
        <w:autoSpaceDN w:val="0"/>
        <w:adjustRightInd w:val="0"/>
        <w:ind w:firstLine="540"/>
        <w:jc w:val="both"/>
        <w:rPr>
          <w:szCs w:val="28"/>
        </w:rPr>
      </w:pPr>
    </w:p>
    <w:p w:rsidR="00BD2125" w:rsidRDefault="00BD2125" w:rsidP="0051482D">
      <w:pPr>
        <w:tabs>
          <w:tab w:val="left" w:pos="709"/>
        </w:tabs>
        <w:autoSpaceDE w:val="0"/>
        <w:autoSpaceDN w:val="0"/>
        <w:adjustRightInd w:val="0"/>
        <w:ind w:firstLine="540"/>
        <w:jc w:val="both"/>
        <w:rPr>
          <w:szCs w:val="28"/>
        </w:rPr>
      </w:pPr>
      <w:r>
        <w:rPr>
          <w:szCs w:val="28"/>
        </w:rPr>
        <w:t>1. Установить, что заключение и оплата органами местного самоуправления муниципального образования «Воегуртское», которым в установленном законодательством Российской Федерации порядке переданы полномочия муниципальных заказчиков, муниципальных контрактов, договоров (соглашений), исполнение которых осуществляется за счет средств бюджета муниципального образования «Воегуртское», производятся в пределах доведенных им по кодам классификации расходов бюджета муниципального образования «Воегуртское» лимитов бюджетных обязательств с учетом ранее принятых и неисполненных обязательств.</w:t>
      </w:r>
    </w:p>
    <w:p w:rsidR="00BD2125" w:rsidRDefault="00BD2125" w:rsidP="0051482D">
      <w:pPr>
        <w:tabs>
          <w:tab w:val="left" w:pos="709"/>
        </w:tabs>
        <w:autoSpaceDE w:val="0"/>
        <w:autoSpaceDN w:val="0"/>
        <w:adjustRightInd w:val="0"/>
        <w:ind w:firstLine="540"/>
        <w:jc w:val="both"/>
        <w:rPr>
          <w:szCs w:val="28"/>
        </w:rPr>
      </w:pPr>
      <w:r>
        <w:rPr>
          <w:szCs w:val="28"/>
        </w:rPr>
        <w:t xml:space="preserve">2. Установить, что в соответствии с решениями Администрации муниципального образования «Воегуртское» допускается заключение муниципальных контрактов, обуславливающих возникновение расходных обязательств муниципального образования «Воегуртское» на период, превышающий срок действия утвержденных лимитов бюджетных обязательств.  </w:t>
      </w:r>
    </w:p>
    <w:p w:rsidR="00BD2125" w:rsidRDefault="00BD2125" w:rsidP="0051482D">
      <w:pPr>
        <w:tabs>
          <w:tab w:val="left" w:pos="709"/>
        </w:tabs>
        <w:autoSpaceDE w:val="0"/>
        <w:autoSpaceDN w:val="0"/>
        <w:adjustRightInd w:val="0"/>
        <w:ind w:firstLine="540"/>
        <w:jc w:val="both"/>
        <w:rPr>
          <w:szCs w:val="28"/>
        </w:rPr>
      </w:pPr>
      <w:r>
        <w:rPr>
          <w:szCs w:val="28"/>
        </w:rPr>
        <w:t>3. Обязательства, вытекающие из муниципальных контрактов, исполнение которых осуществляется за счет средств бюджета муниципального образования «Воегуртское», принятые органами местного самоуправления муниципального образования «Воегуртское», сверх доведенных им лимитов бюджетных обязательств, не подлежат оплате за счет средств бюджета муниципального образования «Воегуртское».</w:t>
      </w:r>
    </w:p>
    <w:p w:rsidR="00BD2125" w:rsidRDefault="00BD2125" w:rsidP="0051482D">
      <w:pPr>
        <w:tabs>
          <w:tab w:val="left" w:pos="709"/>
        </w:tabs>
        <w:autoSpaceDE w:val="0"/>
        <w:autoSpaceDN w:val="0"/>
        <w:adjustRightInd w:val="0"/>
        <w:ind w:firstLine="540"/>
        <w:jc w:val="both"/>
        <w:rPr>
          <w:szCs w:val="28"/>
        </w:rPr>
      </w:pPr>
      <w:r>
        <w:rPr>
          <w:szCs w:val="28"/>
        </w:rPr>
        <w:t>4. Не подлежат оплате обязательства муниципального образования «Воегуртское», принятые органами местного самоуправления муниципального образования «Воегуртское», вытекающие из  муниципальных контрактов, сведения по которым не включены в установленном Правительством Российской Федерации порядке в реестр муниципальных контрактов, заключенных от имени муниципального образования «Воегуртское».</w:t>
      </w:r>
    </w:p>
    <w:p w:rsidR="00BD2125" w:rsidRDefault="00BD2125" w:rsidP="0051482D">
      <w:pPr>
        <w:tabs>
          <w:tab w:val="left" w:pos="709"/>
        </w:tabs>
        <w:autoSpaceDE w:val="0"/>
        <w:autoSpaceDN w:val="0"/>
        <w:adjustRightInd w:val="0"/>
        <w:ind w:firstLine="540"/>
        <w:jc w:val="both"/>
        <w:rPr>
          <w:szCs w:val="28"/>
        </w:rPr>
      </w:pPr>
      <w:r>
        <w:rPr>
          <w:szCs w:val="28"/>
        </w:rPr>
        <w:t>5. Установить, что орган местного самоуправления муниципального образования «Воегуртское» при заключении муниципальных контрактов на поставку товаров, выполнение работ, оказание услуг вправе предусматривать авансовые платежи:</w:t>
      </w:r>
    </w:p>
    <w:p w:rsidR="00BD2125" w:rsidRDefault="00BD2125" w:rsidP="0051482D">
      <w:pPr>
        <w:autoSpaceDE w:val="0"/>
        <w:autoSpaceDN w:val="0"/>
        <w:adjustRightInd w:val="0"/>
        <w:ind w:firstLine="540"/>
        <w:jc w:val="both"/>
        <w:rPr>
          <w:szCs w:val="28"/>
        </w:rPr>
      </w:pPr>
      <w:r>
        <w:rPr>
          <w:szCs w:val="28"/>
        </w:rPr>
        <w:t>1) в размере до 100 процентов цены муниципального контракта - по муниципальным контрактам поставки технически сложного оборудования (по заключению соответствующего главного распорядителя средств бюджета муниципального образования «Воегуртское»), о приобретении объектов недвижимого имущества в собственность муниципального образования «Воегуртское», о предоставлении услуг связи, о подписке на печатные издания и их приобретении, об оказании услуг по профессиональной переподготовке и повышению квалификации работников, о приобретении горюче-смазочных материалов, авиа- и железнодорожных билетов, билетов для проезда городским и пригородным транспортом, путевок на санаторно-курортное лечение, специальное лечение, об оказании услуг на проведение мероприятий по организации отдыха, оздоровления  и занятости детей, подростков и молодежи, об оказании услуг обязательного страхования гражданской ответственности владельцев транспортных средств, по подготовке кадров по программам высшего образования, а также при осуществлении закупки товара, работы или услуги на сумму, не превышающую ста тысяч рублей;</w:t>
      </w:r>
    </w:p>
    <w:p w:rsidR="00BD2125" w:rsidRDefault="00BD2125" w:rsidP="0051482D">
      <w:pPr>
        <w:autoSpaceDE w:val="0"/>
        <w:autoSpaceDN w:val="0"/>
        <w:adjustRightInd w:val="0"/>
        <w:ind w:firstLine="540"/>
        <w:jc w:val="both"/>
        <w:rPr>
          <w:szCs w:val="28"/>
        </w:rPr>
      </w:pPr>
      <w:r>
        <w:rPr>
          <w:szCs w:val="28"/>
        </w:rPr>
        <w:t xml:space="preserve">2) в размере до 50 процентов цены муниципального контракта (договора) – по муниципальным контрактам (договорам), заключенным на период, не превышающий срок действия утвержденных лимитов бюджетных обязательств, на выполнение работ, оказание услуг по содержанию автомобильных дорог; </w:t>
      </w:r>
    </w:p>
    <w:p w:rsidR="00BD2125" w:rsidRDefault="00BD2125" w:rsidP="0051482D">
      <w:pPr>
        <w:tabs>
          <w:tab w:val="left" w:pos="709"/>
        </w:tabs>
        <w:autoSpaceDE w:val="0"/>
        <w:autoSpaceDN w:val="0"/>
        <w:adjustRightInd w:val="0"/>
        <w:ind w:firstLine="540"/>
        <w:jc w:val="both"/>
        <w:rPr>
          <w:szCs w:val="28"/>
        </w:rPr>
      </w:pPr>
      <w:r>
        <w:rPr>
          <w:szCs w:val="28"/>
        </w:rPr>
        <w:t>3) в размере 30 процентов цены муниципального контракта - по остальным муниципальным контрактам, если иное не предусмотрено законодательством Российской Федерации и законодательством Удмуртской Республики.</w:t>
      </w:r>
    </w:p>
    <w:p w:rsidR="00BD2125" w:rsidRDefault="00BD2125" w:rsidP="0051482D">
      <w:pPr>
        <w:tabs>
          <w:tab w:val="left" w:pos="709"/>
        </w:tabs>
        <w:autoSpaceDE w:val="0"/>
        <w:autoSpaceDN w:val="0"/>
        <w:adjustRightInd w:val="0"/>
        <w:ind w:firstLine="540"/>
        <w:jc w:val="both"/>
        <w:rPr>
          <w:szCs w:val="28"/>
        </w:rPr>
      </w:pPr>
      <w:r>
        <w:rPr>
          <w:szCs w:val="28"/>
        </w:rPr>
        <w:t>6.Установить, что последующая оплата денежных обязательств, возникающих по муниципальным контрактам, указанных в пунктах 2 и 3 части 5 настоящей статьи, осуществляется после подтверждения поставки товаров, выполнения работ, оказания услуг, предусмотренных указанными муниципальными контрактами (их этапами), с учетом ранее произведенных платежей.</w:t>
      </w:r>
    </w:p>
    <w:p w:rsidR="00BD2125" w:rsidRDefault="00BD2125" w:rsidP="0051482D">
      <w:pPr>
        <w:tabs>
          <w:tab w:val="left" w:pos="709"/>
        </w:tabs>
        <w:autoSpaceDE w:val="0"/>
        <w:autoSpaceDN w:val="0"/>
        <w:adjustRightInd w:val="0"/>
        <w:ind w:firstLine="540"/>
        <w:jc w:val="both"/>
        <w:rPr>
          <w:szCs w:val="28"/>
        </w:rPr>
      </w:pPr>
    </w:p>
    <w:p w:rsidR="00BD2125" w:rsidRDefault="00BD2125" w:rsidP="0051482D">
      <w:pPr>
        <w:tabs>
          <w:tab w:val="left" w:pos="709"/>
        </w:tabs>
        <w:autoSpaceDE w:val="0"/>
        <w:autoSpaceDN w:val="0"/>
        <w:adjustRightInd w:val="0"/>
        <w:ind w:firstLine="540"/>
        <w:jc w:val="both"/>
        <w:outlineLvl w:val="1"/>
        <w:rPr>
          <w:b/>
          <w:szCs w:val="28"/>
        </w:rPr>
      </w:pPr>
      <w:r>
        <w:rPr>
          <w:szCs w:val="28"/>
        </w:rPr>
        <w:t>Статья 8.</w:t>
      </w:r>
      <w:r>
        <w:rPr>
          <w:b/>
          <w:szCs w:val="28"/>
        </w:rPr>
        <w:t xml:space="preserve"> Учет бюджетных обязательств, принятых получателями средств бюджета муниципального образования «Воегуртское»</w:t>
      </w:r>
    </w:p>
    <w:p w:rsidR="00BD2125" w:rsidRDefault="00BD2125" w:rsidP="0051482D">
      <w:pPr>
        <w:tabs>
          <w:tab w:val="left" w:pos="709"/>
        </w:tabs>
        <w:autoSpaceDE w:val="0"/>
        <w:autoSpaceDN w:val="0"/>
        <w:adjustRightInd w:val="0"/>
        <w:ind w:firstLine="540"/>
        <w:jc w:val="both"/>
        <w:outlineLvl w:val="1"/>
        <w:rPr>
          <w:szCs w:val="28"/>
        </w:rPr>
      </w:pPr>
    </w:p>
    <w:p w:rsidR="00BD2125" w:rsidRDefault="00BD2125" w:rsidP="0051482D">
      <w:pPr>
        <w:tabs>
          <w:tab w:val="left" w:pos="709"/>
        </w:tabs>
        <w:autoSpaceDE w:val="0"/>
        <w:autoSpaceDN w:val="0"/>
        <w:adjustRightInd w:val="0"/>
        <w:ind w:firstLine="540"/>
        <w:jc w:val="both"/>
        <w:rPr>
          <w:szCs w:val="28"/>
        </w:rPr>
      </w:pPr>
      <w:r>
        <w:rPr>
          <w:szCs w:val="28"/>
        </w:rPr>
        <w:t>Установить, что в 2019 году бюджетные обязательства, принимаемые получателями средств бюджета муниципального образования «Воегуртское» в соответствии с муниципальными контрактами (контрактами, договорами), соглашениями, заключенными с  юридическими лицами, индивидуальными предпринимателями и физическим лицами, или в соответствии с федеральными законами, законами Удмуртской Республики, нормативными правовыми актами муниципального образования «Воегуртское», иными нормативными правовыми актами, подлежат учету в Управлении финансов Администрации муниципального образования «Балезинский район» по всем кодам бюджетной классификации Российской Федерации в порядке, установленном Управлением финансов Администрации муниципального образования «Балезинский район».</w:t>
      </w:r>
    </w:p>
    <w:p w:rsidR="00BD2125" w:rsidRDefault="00BD2125" w:rsidP="0051482D">
      <w:pPr>
        <w:tabs>
          <w:tab w:val="left" w:pos="709"/>
        </w:tabs>
        <w:autoSpaceDE w:val="0"/>
        <w:autoSpaceDN w:val="0"/>
        <w:adjustRightInd w:val="0"/>
        <w:ind w:firstLine="540"/>
        <w:jc w:val="both"/>
        <w:rPr>
          <w:szCs w:val="28"/>
        </w:rPr>
      </w:pPr>
    </w:p>
    <w:p w:rsidR="00BD2125" w:rsidRDefault="00BD2125" w:rsidP="0051482D">
      <w:pPr>
        <w:tabs>
          <w:tab w:val="left" w:pos="709"/>
        </w:tabs>
        <w:autoSpaceDE w:val="0"/>
        <w:autoSpaceDN w:val="0"/>
        <w:adjustRightInd w:val="0"/>
        <w:ind w:firstLine="540"/>
        <w:jc w:val="both"/>
        <w:outlineLvl w:val="1"/>
        <w:rPr>
          <w:b/>
          <w:szCs w:val="28"/>
        </w:rPr>
      </w:pPr>
      <w:r>
        <w:rPr>
          <w:szCs w:val="28"/>
        </w:rPr>
        <w:t>Статья 9.</w:t>
      </w:r>
      <w:r>
        <w:rPr>
          <w:b/>
          <w:szCs w:val="28"/>
        </w:rPr>
        <w:t xml:space="preserve"> Часть прибыли муниципальных унитарных предприятий муниципального образования «Воегуртское», подлежащей перечислению в бюджет муниципального образования «Воегуртское» </w:t>
      </w:r>
    </w:p>
    <w:p w:rsidR="00BD2125" w:rsidRDefault="00BD2125" w:rsidP="0051482D">
      <w:pPr>
        <w:tabs>
          <w:tab w:val="left" w:pos="709"/>
        </w:tabs>
        <w:autoSpaceDE w:val="0"/>
        <w:autoSpaceDN w:val="0"/>
        <w:adjustRightInd w:val="0"/>
        <w:ind w:firstLine="540"/>
        <w:jc w:val="both"/>
        <w:rPr>
          <w:szCs w:val="28"/>
        </w:rPr>
      </w:pPr>
    </w:p>
    <w:p w:rsidR="00BD2125" w:rsidRDefault="00BD2125" w:rsidP="0051482D">
      <w:pPr>
        <w:tabs>
          <w:tab w:val="left" w:pos="709"/>
        </w:tabs>
        <w:autoSpaceDE w:val="0"/>
        <w:autoSpaceDN w:val="0"/>
        <w:adjustRightInd w:val="0"/>
        <w:ind w:firstLine="540"/>
        <w:jc w:val="both"/>
        <w:rPr>
          <w:szCs w:val="28"/>
        </w:rPr>
      </w:pPr>
      <w:r>
        <w:rPr>
          <w:szCs w:val="28"/>
        </w:rPr>
        <w:t>Установить часть прибыли муниципальных унитарных предприятий муниципального образования «Воегуртское», оставшуюся после уплаты налогов и иных обязательных платежей, подлежащую перечислению в бюджет муниципального образования «Воегуртское», в размере 5</w:t>
      </w:r>
      <w:r w:rsidRPr="00EA2DD6">
        <w:rPr>
          <w:szCs w:val="28"/>
        </w:rPr>
        <w:t>0</w:t>
      </w:r>
      <w:r>
        <w:rPr>
          <w:szCs w:val="28"/>
        </w:rPr>
        <w:t xml:space="preserve"> процентов.</w:t>
      </w:r>
    </w:p>
    <w:p w:rsidR="00BD2125" w:rsidRDefault="00BD2125" w:rsidP="0051482D">
      <w:pPr>
        <w:tabs>
          <w:tab w:val="left" w:pos="709"/>
        </w:tabs>
        <w:autoSpaceDE w:val="0"/>
        <w:autoSpaceDN w:val="0"/>
        <w:adjustRightInd w:val="0"/>
        <w:ind w:firstLine="540"/>
        <w:jc w:val="both"/>
        <w:rPr>
          <w:szCs w:val="28"/>
        </w:rPr>
      </w:pPr>
    </w:p>
    <w:p w:rsidR="00BD2125" w:rsidRDefault="00BD2125" w:rsidP="0051482D">
      <w:pPr>
        <w:tabs>
          <w:tab w:val="left" w:pos="709"/>
        </w:tabs>
        <w:autoSpaceDE w:val="0"/>
        <w:autoSpaceDN w:val="0"/>
        <w:adjustRightInd w:val="0"/>
        <w:ind w:firstLine="540"/>
        <w:jc w:val="both"/>
        <w:outlineLvl w:val="1"/>
        <w:rPr>
          <w:b/>
          <w:szCs w:val="28"/>
        </w:rPr>
      </w:pPr>
      <w:r>
        <w:rPr>
          <w:szCs w:val="28"/>
        </w:rPr>
        <w:t>Статья 10.</w:t>
      </w:r>
      <w:r>
        <w:rPr>
          <w:b/>
          <w:szCs w:val="28"/>
        </w:rPr>
        <w:t xml:space="preserve"> Порядок использования бюджетных ассигнований в случае недополучения в бюджет муниципального образования «Воегуртское» доходов и средств из источников внутреннего финансирования дефицита бюджета муниципального образования «Воегуртское»</w:t>
      </w:r>
    </w:p>
    <w:p w:rsidR="00BD2125" w:rsidRDefault="00BD2125" w:rsidP="0051482D">
      <w:pPr>
        <w:tabs>
          <w:tab w:val="left" w:pos="709"/>
        </w:tabs>
        <w:autoSpaceDE w:val="0"/>
        <w:autoSpaceDN w:val="0"/>
        <w:adjustRightInd w:val="0"/>
        <w:ind w:firstLine="540"/>
        <w:jc w:val="both"/>
        <w:rPr>
          <w:szCs w:val="28"/>
        </w:rPr>
      </w:pPr>
    </w:p>
    <w:p w:rsidR="00BD2125" w:rsidRDefault="00BD2125" w:rsidP="0051482D">
      <w:pPr>
        <w:tabs>
          <w:tab w:val="left" w:pos="709"/>
        </w:tabs>
        <w:autoSpaceDE w:val="0"/>
        <w:autoSpaceDN w:val="0"/>
        <w:adjustRightInd w:val="0"/>
        <w:ind w:firstLine="540"/>
        <w:jc w:val="both"/>
        <w:rPr>
          <w:szCs w:val="28"/>
        </w:rPr>
      </w:pPr>
      <w:r>
        <w:rPr>
          <w:szCs w:val="28"/>
        </w:rPr>
        <w:t>Установить, что в случае недополучения в бюджет муниципального образования «Воегуртское» доходов, утвержденных статьей 1 настоящего Решения, а также средств из источников внутреннего финансирования дефицита бюджета муниципального образования «Воегуртское» бюджетные ассигнования в первоочередном порядке  последовательно направляются на выплату заработной платы работникам организаций бюджетной сферы, на обеспечение гарантированных государством мер социальной поддержки населения и социальных выплат населению муниципального образования «Воегуртское», на финансирование расходов на погашение и (или) обслуживание муниципального долга муниципального образования «Воегуртское».</w:t>
      </w:r>
    </w:p>
    <w:p w:rsidR="00BD2125" w:rsidRDefault="00BD2125" w:rsidP="0051482D">
      <w:pPr>
        <w:tabs>
          <w:tab w:val="left" w:pos="709"/>
        </w:tabs>
        <w:autoSpaceDE w:val="0"/>
        <w:autoSpaceDN w:val="0"/>
        <w:adjustRightInd w:val="0"/>
        <w:ind w:firstLine="540"/>
        <w:jc w:val="both"/>
        <w:rPr>
          <w:szCs w:val="28"/>
        </w:rPr>
      </w:pPr>
    </w:p>
    <w:p w:rsidR="00BD2125" w:rsidRPr="00B43516" w:rsidRDefault="00BD2125" w:rsidP="0051482D">
      <w:pPr>
        <w:tabs>
          <w:tab w:val="left" w:pos="709"/>
        </w:tabs>
        <w:autoSpaceDE w:val="0"/>
        <w:autoSpaceDN w:val="0"/>
        <w:adjustRightInd w:val="0"/>
        <w:ind w:firstLine="540"/>
        <w:jc w:val="both"/>
        <w:rPr>
          <w:szCs w:val="28"/>
        </w:rPr>
      </w:pPr>
    </w:p>
    <w:p w:rsidR="00BD2125" w:rsidRPr="00B43516" w:rsidRDefault="00BD2125" w:rsidP="0051482D">
      <w:pPr>
        <w:tabs>
          <w:tab w:val="left" w:pos="709"/>
        </w:tabs>
        <w:autoSpaceDE w:val="0"/>
        <w:autoSpaceDN w:val="0"/>
        <w:adjustRightInd w:val="0"/>
        <w:ind w:firstLine="540"/>
        <w:jc w:val="both"/>
        <w:outlineLvl w:val="1"/>
        <w:rPr>
          <w:b/>
          <w:szCs w:val="28"/>
        </w:rPr>
      </w:pPr>
      <w:r w:rsidRPr="00B43516">
        <w:rPr>
          <w:szCs w:val="28"/>
        </w:rPr>
        <w:t xml:space="preserve">Статья </w:t>
      </w:r>
      <w:r>
        <w:rPr>
          <w:szCs w:val="28"/>
        </w:rPr>
        <w:t>11</w:t>
      </w:r>
      <w:r w:rsidRPr="00B43516">
        <w:rPr>
          <w:szCs w:val="28"/>
        </w:rPr>
        <w:t>.</w:t>
      </w:r>
      <w:r w:rsidRPr="00B43516">
        <w:rPr>
          <w:b/>
          <w:szCs w:val="28"/>
        </w:rPr>
        <w:t xml:space="preserve"> Списание задолженности юридических и физических лиц перед бюджетом муниципального образования «</w:t>
      </w:r>
      <w:r>
        <w:rPr>
          <w:b/>
          <w:szCs w:val="28"/>
        </w:rPr>
        <w:t>Воегуртское</w:t>
      </w:r>
      <w:r w:rsidRPr="00B43516">
        <w:rPr>
          <w:b/>
          <w:szCs w:val="28"/>
        </w:rPr>
        <w:t>»</w:t>
      </w:r>
    </w:p>
    <w:p w:rsidR="00BD2125" w:rsidRPr="00B43516" w:rsidRDefault="00BD2125" w:rsidP="0051482D">
      <w:pPr>
        <w:tabs>
          <w:tab w:val="left" w:pos="709"/>
        </w:tabs>
        <w:autoSpaceDE w:val="0"/>
        <w:autoSpaceDN w:val="0"/>
        <w:adjustRightInd w:val="0"/>
        <w:ind w:firstLine="540"/>
        <w:jc w:val="both"/>
        <w:rPr>
          <w:b/>
          <w:szCs w:val="28"/>
        </w:rPr>
      </w:pPr>
    </w:p>
    <w:p w:rsidR="00BD2125" w:rsidRDefault="00BD2125" w:rsidP="0051482D">
      <w:pPr>
        <w:tabs>
          <w:tab w:val="left" w:pos="709"/>
        </w:tabs>
        <w:autoSpaceDE w:val="0"/>
        <w:autoSpaceDN w:val="0"/>
        <w:adjustRightInd w:val="0"/>
        <w:ind w:firstLine="540"/>
        <w:jc w:val="both"/>
        <w:rPr>
          <w:szCs w:val="28"/>
        </w:rPr>
      </w:pPr>
      <w:r w:rsidRPr="00B43516">
        <w:rPr>
          <w:szCs w:val="28"/>
        </w:rPr>
        <w:t>Установить, что в 201</w:t>
      </w:r>
      <w:r>
        <w:rPr>
          <w:szCs w:val="28"/>
        </w:rPr>
        <w:t>9</w:t>
      </w:r>
      <w:r w:rsidRPr="00B43516">
        <w:rPr>
          <w:szCs w:val="28"/>
        </w:rPr>
        <w:t xml:space="preserve"> году в порядке и на условиях, установленных Администрацией муниципального образования «</w:t>
      </w:r>
      <w:r>
        <w:rPr>
          <w:szCs w:val="28"/>
        </w:rPr>
        <w:t>Воегуртское</w:t>
      </w:r>
      <w:r w:rsidRPr="00B43516">
        <w:rPr>
          <w:szCs w:val="28"/>
        </w:rPr>
        <w:t>», осуществляется списание задолженности юридических и физических лиц перед бюджетом муниципального образования «</w:t>
      </w:r>
      <w:r>
        <w:rPr>
          <w:szCs w:val="28"/>
        </w:rPr>
        <w:t>Воегуртское</w:t>
      </w:r>
      <w:r w:rsidRPr="00B43516">
        <w:rPr>
          <w:szCs w:val="28"/>
        </w:rPr>
        <w:t>» по бюджетным средствам, предоставленным на возвратной основе, процентам за пользование ими, пеням и штрафам.</w:t>
      </w:r>
    </w:p>
    <w:p w:rsidR="00BD2125" w:rsidRDefault="00BD2125" w:rsidP="0051482D">
      <w:pPr>
        <w:tabs>
          <w:tab w:val="left" w:pos="709"/>
        </w:tabs>
        <w:autoSpaceDE w:val="0"/>
        <w:autoSpaceDN w:val="0"/>
        <w:adjustRightInd w:val="0"/>
        <w:ind w:firstLine="540"/>
        <w:jc w:val="both"/>
        <w:rPr>
          <w:szCs w:val="28"/>
        </w:rPr>
      </w:pPr>
    </w:p>
    <w:p w:rsidR="00BD2125" w:rsidRDefault="00BD2125" w:rsidP="0051482D">
      <w:pPr>
        <w:tabs>
          <w:tab w:val="left" w:pos="709"/>
        </w:tabs>
        <w:autoSpaceDE w:val="0"/>
        <w:autoSpaceDN w:val="0"/>
        <w:adjustRightInd w:val="0"/>
        <w:ind w:firstLine="540"/>
        <w:jc w:val="both"/>
        <w:rPr>
          <w:szCs w:val="28"/>
        </w:rPr>
      </w:pPr>
    </w:p>
    <w:p w:rsidR="00BD2125" w:rsidRDefault="00BD2125" w:rsidP="0051482D">
      <w:pPr>
        <w:tabs>
          <w:tab w:val="left" w:pos="709"/>
        </w:tabs>
        <w:autoSpaceDE w:val="0"/>
        <w:autoSpaceDN w:val="0"/>
        <w:adjustRightInd w:val="0"/>
        <w:ind w:firstLine="540"/>
        <w:jc w:val="both"/>
        <w:rPr>
          <w:b/>
          <w:szCs w:val="28"/>
        </w:rPr>
      </w:pPr>
      <w:r>
        <w:rPr>
          <w:szCs w:val="28"/>
        </w:rPr>
        <w:t xml:space="preserve">Статья 12. </w:t>
      </w:r>
      <w:r w:rsidRPr="00037508">
        <w:rPr>
          <w:b/>
          <w:szCs w:val="28"/>
        </w:rPr>
        <w:t>Особенности исполнения бюджета муниципального образования «</w:t>
      </w:r>
      <w:r>
        <w:rPr>
          <w:b/>
          <w:szCs w:val="28"/>
        </w:rPr>
        <w:t>Воегуртское</w:t>
      </w:r>
      <w:r w:rsidRPr="00037508">
        <w:rPr>
          <w:b/>
          <w:szCs w:val="28"/>
        </w:rPr>
        <w:t>»</w:t>
      </w:r>
    </w:p>
    <w:p w:rsidR="00BD2125" w:rsidRDefault="00BD2125" w:rsidP="0051482D">
      <w:pPr>
        <w:tabs>
          <w:tab w:val="left" w:pos="709"/>
        </w:tabs>
        <w:autoSpaceDE w:val="0"/>
        <w:autoSpaceDN w:val="0"/>
        <w:adjustRightInd w:val="0"/>
        <w:ind w:firstLine="540"/>
        <w:jc w:val="both"/>
        <w:rPr>
          <w:b/>
          <w:szCs w:val="28"/>
        </w:rPr>
      </w:pPr>
    </w:p>
    <w:p w:rsidR="00BD2125" w:rsidRPr="0009361D" w:rsidRDefault="00BD2125" w:rsidP="0009361D">
      <w:pPr>
        <w:tabs>
          <w:tab w:val="left" w:pos="709"/>
        </w:tabs>
        <w:autoSpaceDE w:val="0"/>
        <w:autoSpaceDN w:val="0"/>
        <w:adjustRightInd w:val="0"/>
        <w:ind w:firstLine="540"/>
        <w:jc w:val="both"/>
        <w:rPr>
          <w:szCs w:val="28"/>
        </w:rPr>
      </w:pPr>
      <w:r w:rsidRPr="0009361D">
        <w:rPr>
          <w:szCs w:val="28"/>
        </w:rPr>
        <w:t>1.</w:t>
      </w:r>
      <w:r>
        <w:rPr>
          <w:szCs w:val="28"/>
        </w:rPr>
        <w:t xml:space="preserve">  </w:t>
      </w:r>
      <w:r w:rsidRPr="0009361D">
        <w:rPr>
          <w:szCs w:val="28"/>
        </w:rPr>
        <w:t>Установить, что в соответствии с пунктом 3 статьи 217 Бюджетного кодекса Российской Федерации основанием для внесения в 2019 году изменений в показатели сводной бюджетной росписи бюджета муниципального образования «</w:t>
      </w:r>
      <w:r>
        <w:rPr>
          <w:szCs w:val="28"/>
        </w:rPr>
        <w:t>Воегуртское</w:t>
      </w:r>
      <w:r w:rsidRPr="0009361D">
        <w:rPr>
          <w:szCs w:val="28"/>
        </w:rPr>
        <w:t>» является распределение зарезервированных в составе утвержденн</w:t>
      </w:r>
      <w:r>
        <w:rPr>
          <w:szCs w:val="28"/>
        </w:rPr>
        <w:t>ых статьей 3 настоящего Решения.</w:t>
      </w:r>
    </w:p>
    <w:p w:rsidR="00BD2125" w:rsidRPr="005C4009" w:rsidRDefault="00BD2125" w:rsidP="005C4009">
      <w:pPr>
        <w:tabs>
          <w:tab w:val="left" w:pos="709"/>
        </w:tabs>
        <w:autoSpaceDE w:val="0"/>
        <w:autoSpaceDN w:val="0"/>
        <w:adjustRightInd w:val="0"/>
        <w:ind w:firstLine="540"/>
        <w:jc w:val="both"/>
        <w:rPr>
          <w:szCs w:val="28"/>
        </w:rPr>
      </w:pPr>
      <w:r>
        <w:rPr>
          <w:szCs w:val="28"/>
        </w:rPr>
        <w:t>2</w:t>
      </w:r>
      <w:r w:rsidRPr="005C4009">
        <w:rPr>
          <w:szCs w:val="28"/>
        </w:rPr>
        <w:t>.</w:t>
      </w:r>
      <w:r>
        <w:rPr>
          <w:szCs w:val="28"/>
        </w:rPr>
        <w:t xml:space="preserve"> </w:t>
      </w:r>
      <w:r w:rsidRPr="005C4009">
        <w:rPr>
          <w:szCs w:val="28"/>
        </w:rPr>
        <w:t>Установить, что в соответствии с пунктом 8 статьи 217 Бюджетного кодекса Российской Федерации дополнительными основаниями для внесения в 2019 году изменений в показатели сводной бюджетной росписи бюджета  муниципального образования «</w:t>
      </w:r>
      <w:r>
        <w:rPr>
          <w:szCs w:val="28"/>
        </w:rPr>
        <w:t>Воегуртское</w:t>
      </w:r>
      <w:r w:rsidRPr="005C4009">
        <w:rPr>
          <w:szCs w:val="28"/>
        </w:rPr>
        <w:t>», связанными с особенностями исполнения бюджета муниципального образования «</w:t>
      </w:r>
      <w:r>
        <w:rPr>
          <w:szCs w:val="28"/>
        </w:rPr>
        <w:t>Воегуртское</w:t>
      </w:r>
      <w:r w:rsidRPr="005C4009">
        <w:rPr>
          <w:szCs w:val="28"/>
        </w:rPr>
        <w:t>» и (или) перераспределения бюджетных ассигнований между главными распорядителями средств бюджета муниципального образования «</w:t>
      </w:r>
      <w:r>
        <w:rPr>
          <w:szCs w:val="28"/>
        </w:rPr>
        <w:t>Воегуртское</w:t>
      </w:r>
      <w:r w:rsidRPr="005C4009">
        <w:rPr>
          <w:szCs w:val="28"/>
        </w:rPr>
        <w:t>», являются:</w:t>
      </w:r>
    </w:p>
    <w:p w:rsidR="00BD2125" w:rsidRDefault="00BD2125" w:rsidP="005C4009">
      <w:pPr>
        <w:ind w:firstLine="540"/>
        <w:jc w:val="both"/>
      </w:pPr>
      <w:r>
        <w:t>1)  перераспределение бюджетных ассигнований между группами (подгруппами, элементами) вида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«Воегуртское» по соответствующей целевой статье расходов классификации расходов бюджетов бюджетной системы Российской Федерации (за исключением случаев, установленных настоящим Решением и принимаемыми в соответствии с ним нормативными правовыми актами Администрации муниципального образования «Воегуртское»);</w:t>
      </w:r>
    </w:p>
    <w:p w:rsidR="00BD2125" w:rsidRDefault="00BD2125" w:rsidP="005C4009">
      <w:pPr>
        <w:ind w:firstLine="540"/>
        <w:jc w:val="both"/>
      </w:pPr>
      <w:r>
        <w:t>2) приведение кодов бюджетной классификации расходов бюджета муниципального образования «Воегуртское» и источников внутреннего финансирования дефицита бюджета муниципального образования «Воегуртское» в соответствии с законодательством Российской Федерации;</w:t>
      </w:r>
    </w:p>
    <w:p w:rsidR="00BD2125" w:rsidRDefault="00BD2125" w:rsidP="005C4009">
      <w:pPr>
        <w:ind w:firstLine="540"/>
        <w:jc w:val="both"/>
      </w:pPr>
      <w:r w:rsidRPr="00F95C71">
        <w:t>3) уточнение источников внутреннего финансирования дефицита бюджета муниципального образования «</w:t>
      </w:r>
      <w:r>
        <w:t>Воегуртское</w:t>
      </w:r>
      <w:r w:rsidRPr="00F95C71">
        <w:t>»  в случае перераспределения бюджетных ассигнований между видами источников внутреннего финансирования дефицита бюджета муниципального образования «</w:t>
      </w:r>
      <w:r>
        <w:t>Воегуртское</w:t>
      </w:r>
      <w:r w:rsidRPr="00F95C71">
        <w:t>» в пределах общего объема бюджетных ассигнований по источникам внутреннего финансирования дефицита бюджета муниципального образования «</w:t>
      </w:r>
      <w:r>
        <w:t>Воегуртское</w:t>
      </w:r>
      <w:r w:rsidRPr="00F95C71">
        <w:t>»;</w:t>
      </w:r>
    </w:p>
    <w:p w:rsidR="00BD2125" w:rsidRDefault="00BD2125" w:rsidP="005C4009">
      <w:pPr>
        <w:ind w:firstLine="540"/>
        <w:jc w:val="both"/>
      </w:pPr>
      <w:r>
        <w:t>4)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бюджету муниципального образования «Воегуртское» из федерального бюджета и бюджета Удмуртской Республики в форме субсидий и иных межбюджетных трансфертов, в пределах объема бюджетных ассигнований, предусмотренных главному распорядителю средств бюджета муниципального образования «Воегуртское»;</w:t>
      </w:r>
    </w:p>
    <w:p w:rsidR="00BD2125" w:rsidRDefault="00BD2125" w:rsidP="005C4009">
      <w:pPr>
        <w:ind w:firstLine="540"/>
        <w:jc w:val="both"/>
      </w:pPr>
      <w:r>
        <w:t>5)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«Воегуртское», в целях необходимости осуществления уплаты штрафов (пеней), налогов (сборов) в бюджеты бюджетной системы Российской Федерации, оплаты судебных издержек, выплат, связанных с исполнением судебных актов, предусматривающих обращение взыскания на средства бюджета муниципального образования «Воегуртское»;</w:t>
      </w:r>
    </w:p>
    <w:p w:rsidR="00BD2125" w:rsidRDefault="00BD2125" w:rsidP="0051482D">
      <w:pPr>
        <w:tabs>
          <w:tab w:val="left" w:pos="709"/>
        </w:tabs>
        <w:autoSpaceDE w:val="0"/>
        <w:autoSpaceDN w:val="0"/>
        <w:adjustRightInd w:val="0"/>
        <w:ind w:firstLine="540"/>
        <w:jc w:val="both"/>
        <w:rPr>
          <w:szCs w:val="28"/>
        </w:rPr>
      </w:pPr>
    </w:p>
    <w:p w:rsidR="00BD2125" w:rsidRDefault="00BD2125" w:rsidP="0051482D">
      <w:pPr>
        <w:tabs>
          <w:tab w:val="left" w:pos="709"/>
        </w:tabs>
        <w:autoSpaceDE w:val="0"/>
        <w:autoSpaceDN w:val="0"/>
        <w:adjustRightInd w:val="0"/>
        <w:ind w:firstLine="540"/>
        <w:jc w:val="both"/>
        <w:rPr>
          <w:szCs w:val="28"/>
        </w:rPr>
      </w:pPr>
      <w:r>
        <w:rPr>
          <w:szCs w:val="28"/>
        </w:rPr>
        <w:t>Статья 13. Особенности осуществления закупок товаров, работ. услуг в муниципальном образовании «Воегуртское»</w:t>
      </w:r>
    </w:p>
    <w:p w:rsidR="00BD2125" w:rsidRDefault="00BD2125" w:rsidP="0051482D">
      <w:pPr>
        <w:tabs>
          <w:tab w:val="left" w:pos="709"/>
        </w:tabs>
        <w:autoSpaceDE w:val="0"/>
        <w:autoSpaceDN w:val="0"/>
        <w:adjustRightInd w:val="0"/>
        <w:ind w:firstLine="540"/>
        <w:jc w:val="both"/>
        <w:rPr>
          <w:szCs w:val="28"/>
        </w:rPr>
      </w:pPr>
    </w:p>
    <w:p w:rsidR="00BD2125" w:rsidRDefault="00BD2125" w:rsidP="00E32069">
      <w:pPr>
        <w:tabs>
          <w:tab w:val="left" w:pos="709"/>
        </w:tabs>
        <w:autoSpaceDE w:val="0"/>
        <w:autoSpaceDN w:val="0"/>
        <w:adjustRightInd w:val="0"/>
        <w:ind w:firstLine="540"/>
        <w:jc w:val="both"/>
        <w:rPr>
          <w:szCs w:val="28"/>
        </w:rPr>
      </w:pPr>
      <w:r w:rsidRPr="00E32069">
        <w:rPr>
          <w:szCs w:val="28"/>
        </w:rPr>
        <w:t>1.</w:t>
      </w:r>
      <w:r>
        <w:rPr>
          <w:szCs w:val="28"/>
        </w:rPr>
        <w:t xml:space="preserve"> </w:t>
      </w:r>
      <w:r w:rsidRPr="00E32069">
        <w:rPr>
          <w:szCs w:val="28"/>
        </w:rPr>
        <w:t>Установить</w:t>
      </w:r>
      <w:r>
        <w:rPr>
          <w:szCs w:val="28"/>
        </w:rPr>
        <w:t>, что при осуществлении закупок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Федеральным законом от 18 июля 2011 года № 223-ФЗ «О закупка товаров, работ. услуг отдельными видами юридических лиц» заказчики используют функционал подсистемы «Управление в сфере закупок товаров, работ, услуг для государственных нужд Удмуртской Республики» государственной   информационной системы «Автоматизированная информационная система управления бюджетным процессом Удмуртской Республики» в порядке, установленном Правительством Удмуртской Республики.</w:t>
      </w:r>
    </w:p>
    <w:p w:rsidR="00BD2125" w:rsidRPr="00B43516" w:rsidRDefault="00BD2125" w:rsidP="0051482D">
      <w:pPr>
        <w:tabs>
          <w:tab w:val="left" w:pos="709"/>
        </w:tabs>
        <w:autoSpaceDE w:val="0"/>
        <w:autoSpaceDN w:val="0"/>
        <w:adjustRightInd w:val="0"/>
        <w:ind w:firstLine="540"/>
        <w:jc w:val="both"/>
        <w:rPr>
          <w:szCs w:val="28"/>
        </w:rPr>
      </w:pPr>
    </w:p>
    <w:p w:rsidR="00BD2125" w:rsidRPr="003F3809" w:rsidRDefault="00BD2125" w:rsidP="006D1812">
      <w:pPr>
        <w:tabs>
          <w:tab w:val="left" w:pos="709"/>
        </w:tabs>
        <w:autoSpaceDE w:val="0"/>
        <w:autoSpaceDN w:val="0"/>
        <w:adjustRightInd w:val="0"/>
        <w:ind w:firstLine="540"/>
        <w:jc w:val="both"/>
        <w:outlineLvl w:val="1"/>
        <w:rPr>
          <w:szCs w:val="28"/>
        </w:rPr>
      </w:pPr>
      <w:r>
        <w:rPr>
          <w:szCs w:val="28"/>
        </w:rPr>
        <w:t>Статья 14.</w:t>
      </w:r>
      <w:r>
        <w:rPr>
          <w:b/>
          <w:szCs w:val="28"/>
        </w:rPr>
        <w:t xml:space="preserve"> Вступление в силу настоящего Решения</w:t>
      </w:r>
    </w:p>
    <w:p w:rsidR="00BD2125" w:rsidRDefault="00BD2125" w:rsidP="00C27B34">
      <w:pPr>
        <w:tabs>
          <w:tab w:val="left" w:pos="709"/>
        </w:tabs>
        <w:autoSpaceDE w:val="0"/>
        <w:autoSpaceDN w:val="0"/>
        <w:adjustRightInd w:val="0"/>
        <w:ind w:left="540"/>
        <w:jc w:val="both"/>
      </w:pPr>
    </w:p>
    <w:p w:rsidR="00BD2125" w:rsidRDefault="00BD2125" w:rsidP="00C27B34">
      <w:pPr>
        <w:tabs>
          <w:tab w:val="left" w:pos="709"/>
        </w:tabs>
        <w:autoSpaceDE w:val="0"/>
        <w:autoSpaceDN w:val="0"/>
        <w:adjustRightInd w:val="0"/>
        <w:ind w:left="540"/>
        <w:jc w:val="both"/>
      </w:pPr>
      <w:r>
        <w:t>Настоящее решение вступает в силу с 1 января 2019 года.</w:t>
      </w:r>
    </w:p>
    <w:p w:rsidR="00BD2125" w:rsidRPr="00215515" w:rsidRDefault="00BD2125" w:rsidP="00215515"/>
    <w:p w:rsidR="00BD2125" w:rsidRDefault="00BD2125" w:rsidP="00A93DC5"/>
    <w:p w:rsidR="00BD2125" w:rsidRDefault="00BD2125" w:rsidP="00A93DC5">
      <w:r>
        <w:t xml:space="preserve">Председатель Совета депутатов                                                </w:t>
      </w:r>
    </w:p>
    <w:p w:rsidR="00BD2125" w:rsidRDefault="00BD2125" w:rsidP="00A93DC5"/>
    <w:p w:rsidR="00BD2125" w:rsidRDefault="00BD2125" w:rsidP="00A93DC5">
      <w:r>
        <w:t>Проект Решения вносит:</w:t>
      </w:r>
    </w:p>
    <w:p w:rsidR="00BD2125" w:rsidRDefault="00BD2125" w:rsidP="00A93DC5">
      <w:r>
        <w:t xml:space="preserve">Глава муниципального образования                                      </w:t>
      </w:r>
    </w:p>
    <w:p w:rsidR="00BD2125" w:rsidRDefault="00BD2125" w:rsidP="00A93DC5"/>
    <w:p w:rsidR="00BD2125" w:rsidRDefault="00BD2125" w:rsidP="0089151A">
      <w:pPr>
        <w:jc w:val="both"/>
        <w:rPr>
          <w:szCs w:val="28"/>
        </w:rPr>
      </w:pPr>
      <w:r>
        <w:rPr>
          <w:szCs w:val="28"/>
        </w:rPr>
        <w:t>д</w:t>
      </w:r>
      <w:r w:rsidRPr="00AF68E4">
        <w:rPr>
          <w:szCs w:val="28"/>
        </w:rPr>
        <w:t xml:space="preserve">. </w:t>
      </w:r>
      <w:r>
        <w:rPr>
          <w:szCs w:val="28"/>
        </w:rPr>
        <w:t>Воегурт</w:t>
      </w:r>
    </w:p>
    <w:p w:rsidR="00BD2125" w:rsidRPr="00AF68E4" w:rsidRDefault="00BD2125" w:rsidP="0089151A">
      <w:pPr>
        <w:jc w:val="both"/>
        <w:rPr>
          <w:szCs w:val="28"/>
        </w:rPr>
      </w:pPr>
      <w:r>
        <w:rPr>
          <w:szCs w:val="28"/>
        </w:rPr>
        <w:t>15.11. 2018</w:t>
      </w:r>
      <w:r w:rsidRPr="00AF68E4">
        <w:rPr>
          <w:szCs w:val="28"/>
        </w:rPr>
        <w:t xml:space="preserve"> г</w:t>
      </w:r>
      <w:r>
        <w:rPr>
          <w:szCs w:val="28"/>
        </w:rPr>
        <w:t>.</w:t>
      </w:r>
    </w:p>
    <w:p w:rsidR="00BD2125" w:rsidRDefault="00BD2125" w:rsidP="00BC2D83">
      <w:pPr>
        <w:jc w:val="both"/>
      </w:pPr>
      <w:r w:rsidRPr="00AF68E4">
        <w:rPr>
          <w:szCs w:val="28"/>
        </w:rPr>
        <w:t xml:space="preserve">№ </w:t>
      </w:r>
      <w:r>
        <w:rPr>
          <w:szCs w:val="28"/>
        </w:rPr>
        <w:t>21-1</w:t>
      </w:r>
    </w:p>
    <w:sectPr w:rsidR="00BD2125" w:rsidSect="00475D8C">
      <w:footerReference w:type="even" r:id="rId8"/>
      <w:footerReference w:type="default" r:id="rId9"/>
      <w:pgSz w:w="11906" w:h="16838"/>
      <w:pgMar w:top="1134" w:right="991" w:bottom="567" w:left="1559"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2125" w:rsidRDefault="00BD2125" w:rsidP="002B640A">
      <w:r>
        <w:separator/>
      </w:r>
    </w:p>
  </w:endnote>
  <w:endnote w:type="continuationSeparator" w:id="1">
    <w:p w:rsidR="00BD2125" w:rsidRDefault="00BD2125" w:rsidP="002B64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125" w:rsidRDefault="00BD2125" w:rsidP="009E51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D2125" w:rsidRDefault="00BD2125" w:rsidP="00B60EC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125" w:rsidRDefault="00BD2125" w:rsidP="009E51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D2125" w:rsidRDefault="00BD2125" w:rsidP="00B60EC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2125" w:rsidRDefault="00BD2125" w:rsidP="002B640A">
      <w:r>
        <w:separator/>
      </w:r>
    </w:p>
  </w:footnote>
  <w:footnote w:type="continuationSeparator" w:id="1">
    <w:p w:rsidR="00BD2125" w:rsidRDefault="00BD2125" w:rsidP="002B64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84915"/>
    <w:multiLevelType w:val="hybridMultilevel"/>
    <w:tmpl w:val="A7C2398E"/>
    <w:lvl w:ilvl="0" w:tplc="3E3A9F60">
      <w:start w:val="9"/>
      <w:numFmt w:val="bullet"/>
      <w:lvlText w:val="-"/>
      <w:lvlJc w:val="left"/>
      <w:pPr>
        <w:tabs>
          <w:tab w:val="num" w:pos="2036"/>
        </w:tabs>
        <w:ind w:left="2036" w:hanging="1185"/>
      </w:pPr>
      <w:rPr>
        <w:rFonts w:ascii="Times New Roman" w:eastAsia="Times New Roman" w:hAnsi="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
    <w:nsid w:val="05D27C43"/>
    <w:multiLevelType w:val="hybridMultilevel"/>
    <w:tmpl w:val="43766FDE"/>
    <w:lvl w:ilvl="0" w:tplc="F5869D68">
      <w:start w:val="1"/>
      <w:numFmt w:val="decimal"/>
      <w:lvlText w:val="%1."/>
      <w:lvlJc w:val="left"/>
      <w:pPr>
        <w:tabs>
          <w:tab w:val="num" w:pos="1699"/>
        </w:tabs>
        <w:ind w:left="1699" w:hanging="9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
    <w:nsid w:val="08CD560C"/>
    <w:multiLevelType w:val="hybridMultilevel"/>
    <w:tmpl w:val="012A0FC4"/>
    <w:lvl w:ilvl="0" w:tplc="1D56CF0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nsid w:val="11F767FB"/>
    <w:multiLevelType w:val="hybridMultilevel"/>
    <w:tmpl w:val="46E09358"/>
    <w:lvl w:ilvl="0" w:tplc="93080FCC">
      <w:start w:val="1"/>
      <w:numFmt w:val="decimal"/>
      <w:lvlText w:val="%1."/>
      <w:lvlJc w:val="left"/>
      <w:pPr>
        <w:ind w:left="1485" w:hanging="94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
    <w:nsid w:val="1F036FFF"/>
    <w:multiLevelType w:val="hybridMultilevel"/>
    <w:tmpl w:val="7F3EFDD2"/>
    <w:lvl w:ilvl="0" w:tplc="4E30F2B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5">
    <w:nsid w:val="1F617A47"/>
    <w:multiLevelType w:val="hybridMultilevel"/>
    <w:tmpl w:val="E806D770"/>
    <w:lvl w:ilvl="0" w:tplc="19BEDF3C">
      <w:start w:val="1"/>
      <w:numFmt w:val="decimal"/>
      <w:lvlText w:val="%1)"/>
      <w:lvlJc w:val="left"/>
      <w:pPr>
        <w:tabs>
          <w:tab w:val="num" w:pos="1211"/>
        </w:tabs>
        <w:ind w:left="1211" w:hanging="360"/>
      </w:pPr>
      <w:rPr>
        <w:rFonts w:cs="Times New Roman" w:hint="default"/>
      </w:rPr>
    </w:lvl>
    <w:lvl w:ilvl="1" w:tplc="75AA8730">
      <w:start w:val="1"/>
      <w:numFmt w:val="bullet"/>
      <w:lvlText w:val="-"/>
      <w:lvlJc w:val="left"/>
      <w:pPr>
        <w:tabs>
          <w:tab w:val="num" w:pos="1931"/>
        </w:tabs>
        <w:ind w:left="1931" w:hanging="360"/>
      </w:pPr>
      <w:rPr>
        <w:rFonts w:ascii="Times New Roman" w:eastAsia="Times New Roman" w:hAnsi="Times New Roman" w:hint="default"/>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6">
    <w:nsid w:val="24EB160C"/>
    <w:multiLevelType w:val="hybridMultilevel"/>
    <w:tmpl w:val="93EEBA42"/>
    <w:lvl w:ilvl="0" w:tplc="7BA61B74">
      <w:start w:val="1"/>
      <w:numFmt w:val="decimal"/>
      <w:lvlText w:val="%1)"/>
      <w:lvlJc w:val="left"/>
      <w:pPr>
        <w:tabs>
          <w:tab w:val="num" w:pos="1467"/>
        </w:tabs>
        <w:ind w:left="1467" w:hanging="90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7">
    <w:nsid w:val="28800148"/>
    <w:multiLevelType w:val="singleLevel"/>
    <w:tmpl w:val="C1BCE2DC"/>
    <w:lvl w:ilvl="0">
      <w:numFmt w:val="bullet"/>
      <w:lvlText w:val="-"/>
      <w:lvlJc w:val="left"/>
      <w:pPr>
        <w:tabs>
          <w:tab w:val="num" w:pos="927"/>
        </w:tabs>
        <w:ind w:left="927" w:hanging="360"/>
      </w:pPr>
      <w:rPr>
        <w:rFonts w:hint="default"/>
      </w:rPr>
    </w:lvl>
  </w:abstractNum>
  <w:abstractNum w:abstractNumId="8">
    <w:nsid w:val="300B487F"/>
    <w:multiLevelType w:val="hybridMultilevel"/>
    <w:tmpl w:val="CD10903E"/>
    <w:lvl w:ilvl="0" w:tplc="0419000F">
      <w:start w:val="1"/>
      <w:numFmt w:val="decimal"/>
      <w:lvlText w:val="%1."/>
      <w:lvlJc w:val="left"/>
      <w:pPr>
        <w:tabs>
          <w:tab w:val="num" w:pos="720"/>
        </w:tabs>
        <w:ind w:left="720" w:hanging="360"/>
      </w:pPr>
      <w:rPr>
        <w:rFonts w:cs="Times New Roman"/>
      </w:rPr>
    </w:lvl>
    <w:lvl w:ilvl="1" w:tplc="734CB918">
      <w:start w:val="23"/>
      <w:numFmt w:val="bullet"/>
      <w:lvlText w:val="-"/>
      <w:lvlJc w:val="left"/>
      <w:pPr>
        <w:tabs>
          <w:tab w:val="num" w:pos="1515"/>
        </w:tabs>
        <w:ind w:left="1515" w:hanging="435"/>
      </w:pPr>
      <w:rPr>
        <w:rFonts w:ascii="Times New Roman" w:eastAsia="Times New Roman" w:hAnsi="Times New Roman" w:hint="default"/>
      </w:rPr>
    </w:lvl>
    <w:lvl w:ilvl="2" w:tplc="0419000F">
      <w:start w:val="1"/>
      <w:numFmt w:val="decimal"/>
      <w:lvlText w:val="%3."/>
      <w:lvlJc w:val="left"/>
      <w:pPr>
        <w:tabs>
          <w:tab w:val="num" w:pos="2340"/>
        </w:tabs>
        <w:ind w:left="2340" w:hanging="36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34CC2E20"/>
    <w:multiLevelType w:val="hybridMultilevel"/>
    <w:tmpl w:val="FF40E1B2"/>
    <w:lvl w:ilvl="0" w:tplc="CF50CEA4">
      <w:start w:val="1"/>
      <w:numFmt w:val="decimal"/>
      <w:lvlText w:val="%1."/>
      <w:lvlJc w:val="left"/>
      <w:pPr>
        <w:tabs>
          <w:tab w:val="num" w:pos="1485"/>
        </w:tabs>
        <w:ind w:left="1485" w:hanging="94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0">
    <w:nsid w:val="37114D53"/>
    <w:multiLevelType w:val="singleLevel"/>
    <w:tmpl w:val="6964A60A"/>
    <w:lvl w:ilvl="0">
      <w:start w:val="3"/>
      <w:numFmt w:val="decimal"/>
      <w:lvlText w:val="%1."/>
      <w:lvlJc w:val="left"/>
      <w:pPr>
        <w:tabs>
          <w:tab w:val="num" w:pos="1544"/>
        </w:tabs>
        <w:ind w:left="1544" w:hanging="780"/>
      </w:pPr>
      <w:rPr>
        <w:rFonts w:cs="Times New Roman" w:hint="default"/>
      </w:rPr>
    </w:lvl>
  </w:abstractNum>
  <w:abstractNum w:abstractNumId="11">
    <w:nsid w:val="3B2D5F8C"/>
    <w:multiLevelType w:val="singleLevel"/>
    <w:tmpl w:val="6EFC4514"/>
    <w:lvl w:ilvl="0">
      <w:start w:val="1"/>
      <w:numFmt w:val="decimal"/>
      <w:lvlText w:val="%1."/>
      <w:lvlJc w:val="left"/>
      <w:pPr>
        <w:tabs>
          <w:tab w:val="num" w:pos="1200"/>
        </w:tabs>
        <w:ind w:left="1200" w:hanging="360"/>
      </w:pPr>
      <w:rPr>
        <w:rFonts w:cs="Times New Roman" w:hint="default"/>
      </w:rPr>
    </w:lvl>
  </w:abstractNum>
  <w:abstractNum w:abstractNumId="12">
    <w:nsid w:val="3C276F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444A193C"/>
    <w:multiLevelType w:val="hybridMultilevel"/>
    <w:tmpl w:val="D8D4F930"/>
    <w:lvl w:ilvl="0" w:tplc="F6B07AD6">
      <w:start w:val="1"/>
      <w:numFmt w:val="decimal"/>
      <w:lvlText w:val="%1."/>
      <w:lvlJc w:val="left"/>
      <w:pPr>
        <w:tabs>
          <w:tab w:val="num" w:pos="1425"/>
        </w:tabs>
        <w:ind w:left="1425" w:hanging="88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47316E8F"/>
    <w:multiLevelType w:val="hybridMultilevel"/>
    <w:tmpl w:val="8BEC6158"/>
    <w:lvl w:ilvl="0" w:tplc="FBC09BCC">
      <w:start w:val="1"/>
      <w:numFmt w:val="decimal"/>
      <w:lvlText w:val="%1."/>
      <w:lvlJc w:val="left"/>
      <w:pPr>
        <w:tabs>
          <w:tab w:val="num" w:pos="1560"/>
        </w:tabs>
        <w:ind w:left="1560" w:hanging="102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nsid w:val="47B6430A"/>
    <w:multiLevelType w:val="singleLevel"/>
    <w:tmpl w:val="4C12B8CC"/>
    <w:lvl w:ilvl="0">
      <w:start w:val="1"/>
      <w:numFmt w:val="decimal"/>
      <w:lvlText w:val="%1."/>
      <w:lvlJc w:val="left"/>
      <w:pPr>
        <w:tabs>
          <w:tab w:val="num" w:pos="1069"/>
        </w:tabs>
        <w:ind w:left="1069" w:hanging="360"/>
      </w:pPr>
      <w:rPr>
        <w:rFonts w:cs="Times New Roman" w:hint="default"/>
      </w:rPr>
    </w:lvl>
  </w:abstractNum>
  <w:abstractNum w:abstractNumId="16">
    <w:nsid w:val="47E564B8"/>
    <w:multiLevelType w:val="hybridMultilevel"/>
    <w:tmpl w:val="3B323DBA"/>
    <w:lvl w:ilvl="0" w:tplc="BD84F28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7">
    <w:nsid w:val="4B51170F"/>
    <w:multiLevelType w:val="hybridMultilevel"/>
    <w:tmpl w:val="79644D76"/>
    <w:lvl w:ilvl="0" w:tplc="0419000F">
      <w:start w:val="1"/>
      <w:numFmt w:val="decimal"/>
      <w:lvlText w:val="%1."/>
      <w:lvlJc w:val="left"/>
      <w:pPr>
        <w:tabs>
          <w:tab w:val="num" w:pos="1211"/>
        </w:tabs>
        <w:ind w:left="1211" w:hanging="360"/>
      </w:pPr>
      <w:rPr>
        <w:rFonts w:cs="Times New Roman"/>
      </w:rPr>
    </w:lvl>
    <w:lvl w:ilvl="1" w:tplc="04190019" w:tentative="1">
      <w:start w:val="1"/>
      <w:numFmt w:val="lowerLetter"/>
      <w:lvlText w:val="%2."/>
      <w:lvlJc w:val="left"/>
      <w:pPr>
        <w:tabs>
          <w:tab w:val="num" w:pos="2291"/>
        </w:tabs>
        <w:ind w:left="2291" w:hanging="360"/>
      </w:pPr>
      <w:rPr>
        <w:rFonts w:cs="Times New Roman"/>
      </w:rPr>
    </w:lvl>
    <w:lvl w:ilvl="2" w:tplc="0419001B" w:tentative="1">
      <w:start w:val="1"/>
      <w:numFmt w:val="lowerRoman"/>
      <w:lvlText w:val="%3."/>
      <w:lvlJc w:val="right"/>
      <w:pPr>
        <w:tabs>
          <w:tab w:val="num" w:pos="3011"/>
        </w:tabs>
        <w:ind w:left="3011" w:hanging="180"/>
      </w:pPr>
      <w:rPr>
        <w:rFonts w:cs="Times New Roman"/>
      </w:rPr>
    </w:lvl>
    <w:lvl w:ilvl="3" w:tplc="0419000F" w:tentative="1">
      <w:start w:val="1"/>
      <w:numFmt w:val="decimal"/>
      <w:lvlText w:val="%4."/>
      <w:lvlJc w:val="left"/>
      <w:pPr>
        <w:tabs>
          <w:tab w:val="num" w:pos="3731"/>
        </w:tabs>
        <w:ind w:left="3731" w:hanging="360"/>
      </w:pPr>
      <w:rPr>
        <w:rFonts w:cs="Times New Roman"/>
      </w:rPr>
    </w:lvl>
    <w:lvl w:ilvl="4" w:tplc="04190019" w:tentative="1">
      <w:start w:val="1"/>
      <w:numFmt w:val="lowerLetter"/>
      <w:lvlText w:val="%5."/>
      <w:lvlJc w:val="left"/>
      <w:pPr>
        <w:tabs>
          <w:tab w:val="num" w:pos="4451"/>
        </w:tabs>
        <w:ind w:left="4451" w:hanging="360"/>
      </w:pPr>
      <w:rPr>
        <w:rFonts w:cs="Times New Roman"/>
      </w:rPr>
    </w:lvl>
    <w:lvl w:ilvl="5" w:tplc="0419001B" w:tentative="1">
      <w:start w:val="1"/>
      <w:numFmt w:val="lowerRoman"/>
      <w:lvlText w:val="%6."/>
      <w:lvlJc w:val="right"/>
      <w:pPr>
        <w:tabs>
          <w:tab w:val="num" w:pos="5171"/>
        </w:tabs>
        <w:ind w:left="5171" w:hanging="180"/>
      </w:pPr>
      <w:rPr>
        <w:rFonts w:cs="Times New Roman"/>
      </w:rPr>
    </w:lvl>
    <w:lvl w:ilvl="6" w:tplc="0419000F" w:tentative="1">
      <w:start w:val="1"/>
      <w:numFmt w:val="decimal"/>
      <w:lvlText w:val="%7."/>
      <w:lvlJc w:val="left"/>
      <w:pPr>
        <w:tabs>
          <w:tab w:val="num" w:pos="5891"/>
        </w:tabs>
        <w:ind w:left="5891" w:hanging="360"/>
      </w:pPr>
      <w:rPr>
        <w:rFonts w:cs="Times New Roman"/>
      </w:rPr>
    </w:lvl>
    <w:lvl w:ilvl="7" w:tplc="04190019" w:tentative="1">
      <w:start w:val="1"/>
      <w:numFmt w:val="lowerLetter"/>
      <w:lvlText w:val="%8."/>
      <w:lvlJc w:val="left"/>
      <w:pPr>
        <w:tabs>
          <w:tab w:val="num" w:pos="6611"/>
        </w:tabs>
        <w:ind w:left="6611" w:hanging="360"/>
      </w:pPr>
      <w:rPr>
        <w:rFonts w:cs="Times New Roman"/>
      </w:rPr>
    </w:lvl>
    <w:lvl w:ilvl="8" w:tplc="0419001B" w:tentative="1">
      <w:start w:val="1"/>
      <w:numFmt w:val="lowerRoman"/>
      <w:lvlText w:val="%9."/>
      <w:lvlJc w:val="right"/>
      <w:pPr>
        <w:tabs>
          <w:tab w:val="num" w:pos="7331"/>
        </w:tabs>
        <w:ind w:left="7331" w:hanging="180"/>
      </w:pPr>
      <w:rPr>
        <w:rFonts w:cs="Times New Roman"/>
      </w:rPr>
    </w:lvl>
  </w:abstractNum>
  <w:abstractNum w:abstractNumId="18">
    <w:nsid w:val="50CC7718"/>
    <w:multiLevelType w:val="hybridMultilevel"/>
    <w:tmpl w:val="F6FE3760"/>
    <w:lvl w:ilvl="0" w:tplc="E57E98F8">
      <w:start w:val="1"/>
      <w:numFmt w:val="decimal"/>
      <w:lvlText w:val="%1."/>
      <w:lvlJc w:val="left"/>
      <w:pPr>
        <w:ind w:left="1395" w:hanging="85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9">
    <w:nsid w:val="55392664"/>
    <w:multiLevelType w:val="hybridMultilevel"/>
    <w:tmpl w:val="D598CDBE"/>
    <w:lvl w:ilvl="0" w:tplc="60BC9968">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nsid w:val="5B906F10"/>
    <w:multiLevelType w:val="hybridMultilevel"/>
    <w:tmpl w:val="03D8DE92"/>
    <w:lvl w:ilvl="0" w:tplc="401008BA">
      <w:start w:val="1"/>
      <w:numFmt w:val="decimal"/>
      <w:lvlText w:val="%1."/>
      <w:lvlJc w:val="left"/>
      <w:pPr>
        <w:ind w:left="1350" w:hanging="81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1">
    <w:nsid w:val="6AD118F1"/>
    <w:multiLevelType w:val="hybridMultilevel"/>
    <w:tmpl w:val="4B207BF0"/>
    <w:lvl w:ilvl="0" w:tplc="E820A3D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2">
    <w:nsid w:val="748024B9"/>
    <w:multiLevelType w:val="hybridMultilevel"/>
    <w:tmpl w:val="15EEBE28"/>
    <w:lvl w:ilvl="0" w:tplc="0C16E20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3">
    <w:nsid w:val="776648B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7DB30DBA"/>
    <w:multiLevelType w:val="singleLevel"/>
    <w:tmpl w:val="76EEF51A"/>
    <w:lvl w:ilvl="0">
      <w:numFmt w:val="bullet"/>
      <w:lvlText w:val="-"/>
      <w:lvlJc w:val="left"/>
      <w:pPr>
        <w:tabs>
          <w:tab w:val="num" w:pos="927"/>
        </w:tabs>
        <w:ind w:left="927" w:hanging="360"/>
      </w:pPr>
      <w:rPr>
        <w:rFonts w:hint="default"/>
      </w:rPr>
    </w:lvl>
  </w:abstractNum>
  <w:num w:numId="1">
    <w:abstractNumId w:val="15"/>
  </w:num>
  <w:num w:numId="2">
    <w:abstractNumId w:val="11"/>
  </w:num>
  <w:num w:numId="3">
    <w:abstractNumId w:val="12"/>
  </w:num>
  <w:num w:numId="4">
    <w:abstractNumId w:val="10"/>
  </w:num>
  <w:num w:numId="5">
    <w:abstractNumId w:val="23"/>
  </w:num>
  <w:num w:numId="6">
    <w:abstractNumId w:val="24"/>
  </w:num>
  <w:num w:numId="7">
    <w:abstractNumId w:val="7"/>
  </w:num>
  <w:num w:numId="8">
    <w:abstractNumId w:val="5"/>
  </w:num>
  <w:num w:numId="9">
    <w:abstractNumId w:val="8"/>
  </w:num>
  <w:num w:numId="10">
    <w:abstractNumId w:val="0"/>
  </w:num>
  <w:num w:numId="11">
    <w:abstractNumId w:val="17"/>
  </w:num>
  <w:num w:numId="12">
    <w:abstractNumId w:val="14"/>
  </w:num>
  <w:num w:numId="13">
    <w:abstractNumId w:val="1"/>
  </w:num>
  <w:num w:numId="14">
    <w:abstractNumId w:val="19"/>
  </w:num>
  <w:num w:numId="15">
    <w:abstractNumId w:val="6"/>
  </w:num>
  <w:num w:numId="16">
    <w:abstractNumId w:val="13"/>
  </w:num>
  <w:num w:numId="17">
    <w:abstractNumId w:val="9"/>
  </w:num>
  <w:num w:numId="18">
    <w:abstractNumId w:val="20"/>
  </w:num>
  <w:num w:numId="19">
    <w:abstractNumId w:val="22"/>
  </w:num>
  <w:num w:numId="20">
    <w:abstractNumId w:val="16"/>
  </w:num>
  <w:num w:numId="21">
    <w:abstractNumId w:val="21"/>
  </w:num>
  <w:num w:numId="22">
    <w:abstractNumId w:val="2"/>
  </w:num>
  <w:num w:numId="23">
    <w:abstractNumId w:val="18"/>
  </w:num>
  <w:num w:numId="24">
    <w:abstractNumId w:val="4"/>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5373"/>
    <w:rsid w:val="000130F3"/>
    <w:rsid w:val="00014987"/>
    <w:rsid w:val="00020207"/>
    <w:rsid w:val="00024AA1"/>
    <w:rsid w:val="00026580"/>
    <w:rsid w:val="000336EA"/>
    <w:rsid w:val="00037508"/>
    <w:rsid w:val="00044CC2"/>
    <w:rsid w:val="000479D0"/>
    <w:rsid w:val="00051EC4"/>
    <w:rsid w:val="00055373"/>
    <w:rsid w:val="0005785F"/>
    <w:rsid w:val="000603FB"/>
    <w:rsid w:val="00061D42"/>
    <w:rsid w:val="00074E92"/>
    <w:rsid w:val="00080DA6"/>
    <w:rsid w:val="00082AE1"/>
    <w:rsid w:val="0008611C"/>
    <w:rsid w:val="00087334"/>
    <w:rsid w:val="00090271"/>
    <w:rsid w:val="0009361D"/>
    <w:rsid w:val="000A01CF"/>
    <w:rsid w:val="000A18B1"/>
    <w:rsid w:val="000B5367"/>
    <w:rsid w:val="000C2D21"/>
    <w:rsid w:val="000C7864"/>
    <w:rsid w:val="000D36A0"/>
    <w:rsid w:val="000D4C46"/>
    <w:rsid w:val="000D6C9A"/>
    <w:rsid w:val="000F43BE"/>
    <w:rsid w:val="000F4B1B"/>
    <w:rsid w:val="00110FB1"/>
    <w:rsid w:val="0011109D"/>
    <w:rsid w:val="00113B5E"/>
    <w:rsid w:val="00114436"/>
    <w:rsid w:val="00114665"/>
    <w:rsid w:val="00115ECE"/>
    <w:rsid w:val="0013197E"/>
    <w:rsid w:val="0013312B"/>
    <w:rsid w:val="00137298"/>
    <w:rsid w:val="00141944"/>
    <w:rsid w:val="00143428"/>
    <w:rsid w:val="0015568E"/>
    <w:rsid w:val="00155D16"/>
    <w:rsid w:val="00156DFD"/>
    <w:rsid w:val="00174C80"/>
    <w:rsid w:val="00187B58"/>
    <w:rsid w:val="00193B59"/>
    <w:rsid w:val="001A0BC8"/>
    <w:rsid w:val="001A12F5"/>
    <w:rsid w:val="001B27D3"/>
    <w:rsid w:val="001C26B7"/>
    <w:rsid w:val="001C2B5D"/>
    <w:rsid w:val="001D3948"/>
    <w:rsid w:val="001D71D9"/>
    <w:rsid w:val="001E34E9"/>
    <w:rsid w:val="001F6B5A"/>
    <w:rsid w:val="001F77C4"/>
    <w:rsid w:val="00215464"/>
    <w:rsid w:val="00215515"/>
    <w:rsid w:val="00216131"/>
    <w:rsid w:val="002234A6"/>
    <w:rsid w:val="00233A1F"/>
    <w:rsid w:val="002476C3"/>
    <w:rsid w:val="00251114"/>
    <w:rsid w:val="00252E1F"/>
    <w:rsid w:val="0025374B"/>
    <w:rsid w:val="002623AD"/>
    <w:rsid w:val="00267F3C"/>
    <w:rsid w:val="00274D2C"/>
    <w:rsid w:val="00285032"/>
    <w:rsid w:val="0028570C"/>
    <w:rsid w:val="00286191"/>
    <w:rsid w:val="002A3626"/>
    <w:rsid w:val="002B5ED0"/>
    <w:rsid w:val="002B640A"/>
    <w:rsid w:val="002B76B8"/>
    <w:rsid w:val="002C09D3"/>
    <w:rsid w:val="002C4167"/>
    <w:rsid w:val="002E3F2A"/>
    <w:rsid w:val="002E6889"/>
    <w:rsid w:val="002E6F68"/>
    <w:rsid w:val="002F1AD3"/>
    <w:rsid w:val="002F2CC0"/>
    <w:rsid w:val="002F5515"/>
    <w:rsid w:val="00300C65"/>
    <w:rsid w:val="0032286B"/>
    <w:rsid w:val="003269A8"/>
    <w:rsid w:val="0033492A"/>
    <w:rsid w:val="00341592"/>
    <w:rsid w:val="00342524"/>
    <w:rsid w:val="00356C22"/>
    <w:rsid w:val="00357886"/>
    <w:rsid w:val="0036492D"/>
    <w:rsid w:val="003777B9"/>
    <w:rsid w:val="003803A1"/>
    <w:rsid w:val="00387828"/>
    <w:rsid w:val="00390996"/>
    <w:rsid w:val="0039137D"/>
    <w:rsid w:val="00392962"/>
    <w:rsid w:val="003A1FED"/>
    <w:rsid w:val="003A73E4"/>
    <w:rsid w:val="003B2FD7"/>
    <w:rsid w:val="003B541F"/>
    <w:rsid w:val="003E2B93"/>
    <w:rsid w:val="003E5094"/>
    <w:rsid w:val="003F3809"/>
    <w:rsid w:val="00400228"/>
    <w:rsid w:val="00400341"/>
    <w:rsid w:val="004028F7"/>
    <w:rsid w:val="004127B6"/>
    <w:rsid w:val="00414F7A"/>
    <w:rsid w:val="00433FC4"/>
    <w:rsid w:val="00437004"/>
    <w:rsid w:val="00441230"/>
    <w:rsid w:val="004443A8"/>
    <w:rsid w:val="0044670C"/>
    <w:rsid w:val="00451F73"/>
    <w:rsid w:val="00457C25"/>
    <w:rsid w:val="004605A2"/>
    <w:rsid w:val="00464361"/>
    <w:rsid w:val="00472136"/>
    <w:rsid w:val="00475D8C"/>
    <w:rsid w:val="00481772"/>
    <w:rsid w:val="00484778"/>
    <w:rsid w:val="004858EE"/>
    <w:rsid w:val="00485EED"/>
    <w:rsid w:val="0049278B"/>
    <w:rsid w:val="004941CF"/>
    <w:rsid w:val="004A06AE"/>
    <w:rsid w:val="004B094E"/>
    <w:rsid w:val="004B13D5"/>
    <w:rsid w:val="004B33F4"/>
    <w:rsid w:val="004B5B7D"/>
    <w:rsid w:val="004C0195"/>
    <w:rsid w:val="004E0D92"/>
    <w:rsid w:val="004E255F"/>
    <w:rsid w:val="004E3565"/>
    <w:rsid w:val="004E42AB"/>
    <w:rsid w:val="004F25D8"/>
    <w:rsid w:val="004F64A6"/>
    <w:rsid w:val="004F7ADF"/>
    <w:rsid w:val="00501902"/>
    <w:rsid w:val="00510F13"/>
    <w:rsid w:val="00512BE7"/>
    <w:rsid w:val="00513F33"/>
    <w:rsid w:val="0051482D"/>
    <w:rsid w:val="00520301"/>
    <w:rsid w:val="005247C7"/>
    <w:rsid w:val="00524A89"/>
    <w:rsid w:val="0052636D"/>
    <w:rsid w:val="00536C0C"/>
    <w:rsid w:val="005371C2"/>
    <w:rsid w:val="00537B8E"/>
    <w:rsid w:val="005409CF"/>
    <w:rsid w:val="00544A9D"/>
    <w:rsid w:val="00556BE2"/>
    <w:rsid w:val="00557C0C"/>
    <w:rsid w:val="005814AF"/>
    <w:rsid w:val="0059518E"/>
    <w:rsid w:val="00596700"/>
    <w:rsid w:val="00597597"/>
    <w:rsid w:val="005A0C8F"/>
    <w:rsid w:val="005B1CB9"/>
    <w:rsid w:val="005B407C"/>
    <w:rsid w:val="005B4536"/>
    <w:rsid w:val="005B79E8"/>
    <w:rsid w:val="005C14D6"/>
    <w:rsid w:val="005C4009"/>
    <w:rsid w:val="005C76D9"/>
    <w:rsid w:val="005D1F3D"/>
    <w:rsid w:val="005E13FF"/>
    <w:rsid w:val="005E6B95"/>
    <w:rsid w:val="005F57D5"/>
    <w:rsid w:val="0060665C"/>
    <w:rsid w:val="00621898"/>
    <w:rsid w:val="00634022"/>
    <w:rsid w:val="00636BFB"/>
    <w:rsid w:val="0064320C"/>
    <w:rsid w:val="0064540C"/>
    <w:rsid w:val="00645E73"/>
    <w:rsid w:val="00646A44"/>
    <w:rsid w:val="00647517"/>
    <w:rsid w:val="0065575A"/>
    <w:rsid w:val="0065760A"/>
    <w:rsid w:val="00661AD2"/>
    <w:rsid w:val="00661FFD"/>
    <w:rsid w:val="006636FF"/>
    <w:rsid w:val="00664B67"/>
    <w:rsid w:val="00665B6D"/>
    <w:rsid w:val="006668EA"/>
    <w:rsid w:val="00683389"/>
    <w:rsid w:val="0068491C"/>
    <w:rsid w:val="006901AD"/>
    <w:rsid w:val="00692BB5"/>
    <w:rsid w:val="006A30E6"/>
    <w:rsid w:val="006A3246"/>
    <w:rsid w:val="006A4BDF"/>
    <w:rsid w:val="006B6620"/>
    <w:rsid w:val="006B6658"/>
    <w:rsid w:val="006B6B90"/>
    <w:rsid w:val="006B73B8"/>
    <w:rsid w:val="006D1812"/>
    <w:rsid w:val="006D620C"/>
    <w:rsid w:val="006E346B"/>
    <w:rsid w:val="006F1E4C"/>
    <w:rsid w:val="006F3600"/>
    <w:rsid w:val="006F3A5D"/>
    <w:rsid w:val="006F5B2F"/>
    <w:rsid w:val="006F7D49"/>
    <w:rsid w:val="0070237B"/>
    <w:rsid w:val="00702AC1"/>
    <w:rsid w:val="007342CD"/>
    <w:rsid w:val="00735877"/>
    <w:rsid w:val="0073635D"/>
    <w:rsid w:val="00750C46"/>
    <w:rsid w:val="00753284"/>
    <w:rsid w:val="00755687"/>
    <w:rsid w:val="00762DAD"/>
    <w:rsid w:val="0076453C"/>
    <w:rsid w:val="00765F01"/>
    <w:rsid w:val="00777FD1"/>
    <w:rsid w:val="007810F5"/>
    <w:rsid w:val="007903BC"/>
    <w:rsid w:val="007945F2"/>
    <w:rsid w:val="00795C2E"/>
    <w:rsid w:val="007A03B6"/>
    <w:rsid w:val="007A25DD"/>
    <w:rsid w:val="007A46F9"/>
    <w:rsid w:val="007A6BB9"/>
    <w:rsid w:val="007B30CF"/>
    <w:rsid w:val="007C1697"/>
    <w:rsid w:val="007D2B45"/>
    <w:rsid w:val="007D4503"/>
    <w:rsid w:val="007E087B"/>
    <w:rsid w:val="007E659F"/>
    <w:rsid w:val="007F09B6"/>
    <w:rsid w:val="007F3665"/>
    <w:rsid w:val="007F4D3B"/>
    <w:rsid w:val="007F4ECC"/>
    <w:rsid w:val="007F7664"/>
    <w:rsid w:val="008002B3"/>
    <w:rsid w:val="00806EC4"/>
    <w:rsid w:val="008176F2"/>
    <w:rsid w:val="00836353"/>
    <w:rsid w:val="00837F8B"/>
    <w:rsid w:val="008409F4"/>
    <w:rsid w:val="00841FFC"/>
    <w:rsid w:val="00844132"/>
    <w:rsid w:val="008538F0"/>
    <w:rsid w:val="0085435D"/>
    <w:rsid w:val="00860B91"/>
    <w:rsid w:val="00870C1D"/>
    <w:rsid w:val="008737E6"/>
    <w:rsid w:val="00874C1F"/>
    <w:rsid w:val="00875BC9"/>
    <w:rsid w:val="00882CD5"/>
    <w:rsid w:val="00887188"/>
    <w:rsid w:val="0089151A"/>
    <w:rsid w:val="00892FBA"/>
    <w:rsid w:val="00893AF7"/>
    <w:rsid w:val="00896289"/>
    <w:rsid w:val="00896AEB"/>
    <w:rsid w:val="008A11D2"/>
    <w:rsid w:val="008A28DF"/>
    <w:rsid w:val="008A2D22"/>
    <w:rsid w:val="008A6629"/>
    <w:rsid w:val="008B0319"/>
    <w:rsid w:val="008B6041"/>
    <w:rsid w:val="008B7953"/>
    <w:rsid w:val="008C1C59"/>
    <w:rsid w:val="008C772E"/>
    <w:rsid w:val="008D2A6F"/>
    <w:rsid w:val="00900BFF"/>
    <w:rsid w:val="00902B87"/>
    <w:rsid w:val="00911765"/>
    <w:rsid w:val="00917860"/>
    <w:rsid w:val="00926F9C"/>
    <w:rsid w:val="0092781C"/>
    <w:rsid w:val="00934384"/>
    <w:rsid w:val="00935392"/>
    <w:rsid w:val="00936006"/>
    <w:rsid w:val="00940976"/>
    <w:rsid w:val="0094306C"/>
    <w:rsid w:val="00944992"/>
    <w:rsid w:val="00951BEB"/>
    <w:rsid w:val="00956DB6"/>
    <w:rsid w:val="00956F09"/>
    <w:rsid w:val="00960B07"/>
    <w:rsid w:val="009615AE"/>
    <w:rsid w:val="00964FAF"/>
    <w:rsid w:val="0096635F"/>
    <w:rsid w:val="0096642A"/>
    <w:rsid w:val="00973BA7"/>
    <w:rsid w:val="009806AE"/>
    <w:rsid w:val="00992C18"/>
    <w:rsid w:val="00996310"/>
    <w:rsid w:val="009A20B6"/>
    <w:rsid w:val="009A4FB3"/>
    <w:rsid w:val="009B2F3E"/>
    <w:rsid w:val="009B4A17"/>
    <w:rsid w:val="009D405E"/>
    <w:rsid w:val="009D49A2"/>
    <w:rsid w:val="009D5FC4"/>
    <w:rsid w:val="009D643C"/>
    <w:rsid w:val="009E13AA"/>
    <w:rsid w:val="009E51CD"/>
    <w:rsid w:val="009E7C47"/>
    <w:rsid w:val="009F31B6"/>
    <w:rsid w:val="009F37A7"/>
    <w:rsid w:val="00A0135A"/>
    <w:rsid w:val="00A04106"/>
    <w:rsid w:val="00A10BC5"/>
    <w:rsid w:val="00A32C19"/>
    <w:rsid w:val="00A41B11"/>
    <w:rsid w:val="00A4497E"/>
    <w:rsid w:val="00A50090"/>
    <w:rsid w:val="00A501F9"/>
    <w:rsid w:val="00A638E7"/>
    <w:rsid w:val="00A71EB9"/>
    <w:rsid w:val="00A7451C"/>
    <w:rsid w:val="00A7470A"/>
    <w:rsid w:val="00A81B55"/>
    <w:rsid w:val="00A93DC5"/>
    <w:rsid w:val="00A9640C"/>
    <w:rsid w:val="00AC4988"/>
    <w:rsid w:val="00AC5490"/>
    <w:rsid w:val="00AD45DD"/>
    <w:rsid w:val="00AD5D0E"/>
    <w:rsid w:val="00AE42BD"/>
    <w:rsid w:val="00AE4866"/>
    <w:rsid w:val="00AF68E4"/>
    <w:rsid w:val="00B004C6"/>
    <w:rsid w:val="00B04FF2"/>
    <w:rsid w:val="00B1526A"/>
    <w:rsid w:val="00B1771A"/>
    <w:rsid w:val="00B262E4"/>
    <w:rsid w:val="00B354F8"/>
    <w:rsid w:val="00B37474"/>
    <w:rsid w:val="00B43516"/>
    <w:rsid w:val="00B44955"/>
    <w:rsid w:val="00B453DA"/>
    <w:rsid w:val="00B5137E"/>
    <w:rsid w:val="00B60EC5"/>
    <w:rsid w:val="00B657C3"/>
    <w:rsid w:val="00B7284B"/>
    <w:rsid w:val="00B824E2"/>
    <w:rsid w:val="00BA1E77"/>
    <w:rsid w:val="00BA3E3A"/>
    <w:rsid w:val="00BB3148"/>
    <w:rsid w:val="00BC2D83"/>
    <w:rsid w:val="00BD083B"/>
    <w:rsid w:val="00BD2125"/>
    <w:rsid w:val="00BF254A"/>
    <w:rsid w:val="00BF5C35"/>
    <w:rsid w:val="00C00A43"/>
    <w:rsid w:val="00C12337"/>
    <w:rsid w:val="00C130F7"/>
    <w:rsid w:val="00C25E51"/>
    <w:rsid w:val="00C26AB5"/>
    <w:rsid w:val="00C27B34"/>
    <w:rsid w:val="00C311C9"/>
    <w:rsid w:val="00C35D9C"/>
    <w:rsid w:val="00C57DAF"/>
    <w:rsid w:val="00C60122"/>
    <w:rsid w:val="00C62533"/>
    <w:rsid w:val="00C70362"/>
    <w:rsid w:val="00C751D5"/>
    <w:rsid w:val="00C75552"/>
    <w:rsid w:val="00C75654"/>
    <w:rsid w:val="00C776ED"/>
    <w:rsid w:val="00C7776D"/>
    <w:rsid w:val="00C851B7"/>
    <w:rsid w:val="00C96AB1"/>
    <w:rsid w:val="00CA0D50"/>
    <w:rsid w:val="00CA6402"/>
    <w:rsid w:val="00CB57A6"/>
    <w:rsid w:val="00CB77C2"/>
    <w:rsid w:val="00CC0681"/>
    <w:rsid w:val="00CC0FB5"/>
    <w:rsid w:val="00CD5F70"/>
    <w:rsid w:val="00CD623B"/>
    <w:rsid w:val="00CD76F8"/>
    <w:rsid w:val="00CE2831"/>
    <w:rsid w:val="00CE3540"/>
    <w:rsid w:val="00D01819"/>
    <w:rsid w:val="00D0580C"/>
    <w:rsid w:val="00D35F8D"/>
    <w:rsid w:val="00D46670"/>
    <w:rsid w:val="00D5193B"/>
    <w:rsid w:val="00D60331"/>
    <w:rsid w:val="00D60750"/>
    <w:rsid w:val="00D61590"/>
    <w:rsid w:val="00D759AE"/>
    <w:rsid w:val="00D764E9"/>
    <w:rsid w:val="00D778FA"/>
    <w:rsid w:val="00D817A7"/>
    <w:rsid w:val="00D818B9"/>
    <w:rsid w:val="00D82F0B"/>
    <w:rsid w:val="00D848FD"/>
    <w:rsid w:val="00D85C96"/>
    <w:rsid w:val="00D924C7"/>
    <w:rsid w:val="00D94806"/>
    <w:rsid w:val="00DA1787"/>
    <w:rsid w:val="00DA1A1F"/>
    <w:rsid w:val="00DA333F"/>
    <w:rsid w:val="00DA55C2"/>
    <w:rsid w:val="00DA771C"/>
    <w:rsid w:val="00DB3FE8"/>
    <w:rsid w:val="00DC0B1D"/>
    <w:rsid w:val="00DD1B09"/>
    <w:rsid w:val="00DD4807"/>
    <w:rsid w:val="00DE3629"/>
    <w:rsid w:val="00DE74FD"/>
    <w:rsid w:val="00DF43B2"/>
    <w:rsid w:val="00DF4889"/>
    <w:rsid w:val="00DF5035"/>
    <w:rsid w:val="00DF62CB"/>
    <w:rsid w:val="00E0243D"/>
    <w:rsid w:val="00E10F20"/>
    <w:rsid w:val="00E151EF"/>
    <w:rsid w:val="00E17AA1"/>
    <w:rsid w:val="00E23255"/>
    <w:rsid w:val="00E32069"/>
    <w:rsid w:val="00E33222"/>
    <w:rsid w:val="00E3345D"/>
    <w:rsid w:val="00E347A6"/>
    <w:rsid w:val="00E41587"/>
    <w:rsid w:val="00E5505A"/>
    <w:rsid w:val="00E60C42"/>
    <w:rsid w:val="00E61625"/>
    <w:rsid w:val="00E629AC"/>
    <w:rsid w:val="00E659DA"/>
    <w:rsid w:val="00E70F6F"/>
    <w:rsid w:val="00E726CA"/>
    <w:rsid w:val="00E813B7"/>
    <w:rsid w:val="00E97854"/>
    <w:rsid w:val="00EA18B8"/>
    <w:rsid w:val="00EA2DD6"/>
    <w:rsid w:val="00EA5DB9"/>
    <w:rsid w:val="00EA7420"/>
    <w:rsid w:val="00EB59BD"/>
    <w:rsid w:val="00ED5FDE"/>
    <w:rsid w:val="00EE02F4"/>
    <w:rsid w:val="00EE5E4E"/>
    <w:rsid w:val="00EE6D04"/>
    <w:rsid w:val="00EE79F0"/>
    <w:rsid w:val="00EF3D9C"/>
    <w:rsid w:val="00EF5AA0"/>
    <w:rsid w:val="00EF6EB6"/>
    <w:rsid w:val="00EF7B8E"/>
    <w:rsid w:val="00F00D3B"/>
    <w:rsid w:val="00F27D2A"/>
    <w:rsid w:val="00F52D51"/>
    <w:rsid w:val="00F63AE2"/>
    <w:rsid w:val="00F81F22"/>
    <w:rsid w:val="00F8431F"/>
    <w:rsid w:val="00F915E1"/>
    <w:rsid w:val="00F94DF5"/>
    <w:rsid w:val="00F95C71"/>
    <w:rsid w:val="00FA2CAF"/>
    <w:rsid w:val="00FA2EE3"/>
    <w:rsid w:val="00FB70C8"/>
    <w:rsid w:val="00FC7777"/>
    <w:rsid w:val="00FD0AC7"/>
    <w:rsid w:val="00FE2ABC"/>
    <w:rsid w:val="00FF1B33"/>
    <w:rsid w:val="00FF27F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D8C"/>
    <w:rPr>
      <w:sz w:val="28"/>
      <w:szCs w:val="20"/>
    </w:rPr>
  </w:style>
  <w:style w:type="paragraph" w:styleId="Heading1">
    <w:name w:val="heading 1"/>
    <w:basedOn w:val="Normal"/>
    <w:next w:val="Normal"/>
    <w:link w:val="Heading1Char"/>
    <w:uiPriority w:val="99"/>
    <w:qFormat/>
    <w:rsid w:val="00475D8C"/>
    <w:pPr>
      <w:keepNext/>
      <w:jc w:val="right"/>
      <w:outlineLvl w:val="0"/>
    </w:pPr>
    <w:rPr>
      <w:b/>
      <w:sz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81F22"/>
    <w:rPr>
      <w:rFonts w:ascii="Cambria" w:hAnsi="Cambria" w:cs="Times New Roman"/>
      <w:b/>
      <w:bCs/>
      <w:kern w:val="32"/>
      <w:sz w:val="32"/>
      <w:szCs w:val="32"/>
    </w:rPr>
  </w:style>
  <w:style w:type="paragraph" w:styleId="BodyTextIndent">
    <w:name w:val="Body Text Indent"/>
    <w:basedOn w:val="Normal"/>
    <w:link w:val="BodyTextIndentChar"/>
    <w:uiPriority w:val="99"/>
    <w:rsid w:val="00475D8C"/>
    <w:pPr>
      <w:ind w:left="4536"/>
      <w:jc w:val="both"/>
    </w:pPr>
    <w:rPr>
      <w:sz w:val="24"/>
    </w:rPr>
  </w:style>
  <w:style w:type="character" w:customStyle="1" w:styleId="BodyTextIndentChar">
    <w:name w:val="Body Text Indent Char"/>
    <w:basedOn w:val="DefaultParagraphFont"/>
    <w:link w:val="BodyTextIndent"/>
    <w:uiPriority w:val="99"/>
    <w:semiHidden/>
    <w:locked/>
    <w:rsid w:val="00F81F22"/>
    <w:rPr>
      <w:rFonts w:cs="Times New Roman"/>
      <w:sz w:val="20"/>
      <w:szCs w:val="20"/>
    </w:rPr>
  </w:style>
  <w:style w:type="paragraph" w:styleId="BodyText2">
    <w:name w:val="Body Text 2"/>
    <w:basedOn w:val="Normal"/>
    <w:link w:val="BodyText2Char"/>
    <w:uiPriority w:val="99"/>
    <w:rsid w:val="0036492D"/>
    <w:pPr>
      <w:spacing w:after="120" w:line="480" w:lineRule="auto"/>
    </w:pPr>
  </w:style>
  <w:style w:type="character" w:customStyle="1" w:styleId="BodyText2Char">
    <w:name w:val="Body Text 2 Char"/>
    <w:basedOn w:val="DefaultParagraphFont"/>
    <w:link w:val="BodyText2"/>
    <w:uiPriority w:val="99"/>
    <w:semiHidden/>
    <w:locked/>
    <w:rsid w:val="00F81F22"/>
    <w:rPr>
      <w:rFonts w:cs="Times New Roman"/>
      <w:sz w:val="20"/>
      <w:szCs w:val="20"/>
    </w:rPr>
  </w:style>
  <w:style w:type="paragraph" w:styleId="BodyTextIndent2">
    <w:name w:val="Body Text Indent 2"/>
    <w:basedOn w:val="Normal"/>
    <w:link w:val="BodyTextIndent2Char"/>
    <w:uiPriority w:val="99"/>
    <w:rsid w:val="0036492D"/>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F81F22"/>
    <w:rPr>
      <w:rFonts w:cs="Times New Roman"/>
      <w:sz w:val="20"/>
      <w:szCs w:val="20"/>
    </w:rPr>
  </w:style>
  <w:style w:type="paragraph" w:styleId="Header">
    <w:name w:val="header"/>
    <w:basedOn w:val="Normal"/>
    <w:link w:val="HeaderChar"/>
    <w:uiPriority w:val="99"/>
    <w:rsid w:val="002B640A"/>
    <w:pPr>
      <w:tabs>
        <w:tab w:val="center" w:pos="4677"/>
        <w:tab w:val="right" w:pos="9355"/>
      </w:tabs>
    </w:pPr>
  </w:style>
  <w:style w:type="character" w:customStyle="1" w:styleId="HeaderChar">
    <w:name w:val="Header Char"/>
    <w:basedOn w:val="DefaultParagraphFont"/>
    <w:link w:val="Header"/>
    <w:uiPriority w:val="99"/>
    <w:locked/>
    <w:rsid w:val="002B640A"/>
    <w:rPr>
      <w:rFonts w:cs="Times New Roman"/>
      <w:sz w:val="28"/>
    </w:rPr>
  </w:style>
  <w:style w:type="paragraph" w:styleId="Footer">
    <w:name w:val="footer"/>
    <w:basedOn w:val="Normal"/>
    <w:link w:val="FooterChar"/>
    <w:uiPriority w:val="99"/>
    <w:rsid w:val="002B640A"/>
    <w:pPr>
      <w:tabs>
        <w:tab w:val="center" w:pos="4677"/>
        <w:tab w:val="right" w:pos="9355"/>
      </w:tabs>
    </w:pPr>
  </w:style>
  <w:style w:type="character" w:customStyle="1" w:styleId="FooterChar">
    <w:name w:val="Footer Char"/>
    <w:basedOn w:val="DefaultParagraphFont"/>
    <w:link w:val="Footer"/>
    <w:uiPriority w:val="99"/>
    <w:locked/>
    <w:rsid w:val="002B640A"/>
    <w:rPr>
      <w:rFonts w:cs="Times New Roman"/>
      <w:sz w:val="28"/>
    </w:rPr>
  </w:style>
  <w:style w:type="paragraph" w:customStyle="1" w:styleId="ConsPlusNormal">
    <w:name w:val="ConsPlusNormal"/>
    <w:uiPriority w:val="99"/>
    <w:rsid w:val="0051482D"/>
    <w:pPr>
      <w:widowControl w:val="0"/>
      <w:autoSpaceDE w:val="0"/>
      <w:autoSpaceDN w:val="0"/>
      <w:ind w:firstLine="720"/>
    </w:pPr>
    <w:rPr>
      <w:rFonts w:ascii="Arial" w:hAnsi="Arial" w:cs="Arial"/>
      <w:sz w:val="20"/>
      <w:szCs w:val="20"/>
    </w:rPr>
  </w:style>
  <w:style w:type="character" w:styleId="PageNumber">
    <w:name w:val="page number"/>
    <w:basedOn w:val="DefaultParagraphFont"/>
    <w:uiPriority w:val="99"/>
    <w:rsid w:val="00B60EC5"/>
    <w:rPr>
      <w:rFonts w:cs="Times New Roman"/>
    </w:rPr>
  </w:style>
  <w:style w:type="paragraph" w:styleId="BalloonText">
    <w:name w:val="Balloon Text"/>
    <w:basedOn w:val="Normal"/>
    <w:link w:val="BalloonTextChar"/>
    <w:uiPriority w:val="99"/>
    <w:semiHidden/>
    <w:rsid w:val="003415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81F22"/>
    <w:rPr>
      <w:rFonts w:cs="Times New Roman"/>
      <w:sz w:val="2"/>
    </w:rPr>
  </w:style>
  <w:style w:type="paragraph" w:styleId="ListParagraph">
    <w:name w:val="List Paragraph"/>
    <w:basedOn w:val="Normal"/>
    <w:uiPriority w:val="99"/>
    <w:qFormat/>
    <w:rsid w:val="00556BE2"/>
    <w:pPr>
      <w:ind w:left="720"/>
      <w:contextualSpacing/>
    </w:pPr>
  </w:style>
</w:styles>
</file>

<file path=word/webSettings.xml><?xml version="1.0" encoding="utf-8"?>
<w:webSettings xmlns:r="http://schemas.openxmlformats.org/officeDocument/2006/relationships" xmlns:w="http://schemas.openxmlformats.org/wordprocessingml/2006/main">
  <w:divs>
    <w:div w:id="1630698480">
      <w:marLeft w:val="0"/>
      <w:marRight w:val="0"/>
      <w:marTop w:val="0"/>
      <w:marBottom w:val="0"/>
      <w:divBdr>
        <w:top w:val="none" w:sz="0" w:space="0" w:color="auto"/>
        <w:left w:val="none" w:sz="0" w:space="0" w:color="auto"/>
        <w:bottom w:val="none" w:sz="0" w:space="0" w:color="auto"/>
        <w:right w:val="none" w:sz="0" w:space="0" w:color="auto"/>
      </w:divBdr>
    </w:div>
    <w:div w:id="1630698481">
      <w:marLeft w:val="0"/>
      <w:marRight w:val="0"/>
      <w:marTop w:val="0"/>
      <w:marBottom w:val="0"/>
      <w:divBdr>
        <w:top w:val="none" w:sz="0" w:space="0" w:color="auto"/>
        <w:left w:val="none" w:sz="0" w:space="0" w:color="auto"/>
        <w:bottom w:val="none" w:sz="0" w:space="0" w:color="auto"/>
        <w:right w:val="none" w:sz="0" w:space="0" w:color="auto"/>
      </w:divBdr>
    </w:div>
    <w:div w:id="16306984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8</Pages>
  <Words>2811</Words>
  <Characters>16028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ТИК</dc:creator>
  <cp:keywords/>
  <dc:description/>
  <cp:lastModifiedBy>Пользователь</cp:lastModifiedBy>
  <cp:revision>5</cp:revision>
  <cp:lastPrinted>2018-11-15T05:12:00Z</cp:lastPrinted>
  <dcterms:created xsi:type="dcterms:W3CDTF">2018-11-14T10:59:00Z</dcterms:created>
  <dcterms:modified xsi:type="dcterms:W3CDTF">2019-01-11T11:32:00Z</dcterms:modified>
</cp:coreProperties>
</file>